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97AD0" w14:textId="450577A1" w:rsidR="006D64A1" w:rsidRPr="002D1032" w:rsidRDefault="00057128" w:rsidP="006D64A1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貳</w:t>
      </w:r>
      <w:r w:rsidR="006D64A1" w:rsidRPr="002D1032">
        <w:rPr>
          <w:rFonts w:hint="eastAsia"/>
          <w:u w:val="single"/>
        </w:rPr>
        <w:t>、中華民國</w:t>
      </w:r>
      <w:r w:rsidR="006D64A1">
        <w:rPr>
          <w:rFonts w:ascii="標楷體" w:hAnsi="標楷體" w:hint="eastAsia"/>
          <w:u w:val="single"/>
        </w:rPr>
        <w:t>113</w:t>
      </w:r>
      <w:r w:rsidR="006D64A1" w:rsidRPr="002D1032">
        <w:rPr>
          <w:rFonts w:hint="eastAsia"/>
          <w:u w:val="single"/>
        </w:rPr>
        <w:t>年度</w:t>
      </w:r>
      <w:r w:rsidR="006D64A1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6D64A1" w14:paraId="2993CB2D" w14:textId="77777777" w:rsidTr="00B43D29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6D64A1" w14:paraId="5F3413AA" w14:textId="77777777" w:rsidTr="00B43D29">
              <w:tc>
                <w:tcPr>
                  <w:tcW w:w="534" w:type="dxa"/>
                  <w:hideMark/>
                </w:tcPr>
                <w:p w14:paraId="08F958D4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60D179A2" w14:textId="77777777" w:rsidR="006D64A1" w:rsidRDefault="006D64A1" w:rsidP="00B43D29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6D64A1" w14:paraId="36FA7ABC" w14:textId="77777777" w:rsidTr="00B43D29">
              <w:tc>
                <w:tcPr>
                  <w:tcW w:w="534" w:type="dxa"/>
                  <w:hideMark/>
                </w:tcPr>
                <w:p w14:paraId="6BE35C76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0C5F16CD" w14:textId="77777777" w:rsidR="006D64A1" w:rsidRDefault="006D64A1" w:rsidP="00B43D29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424343FB" w14:textId="77777777" w:rsidR="006D64A1" w:rsidRDefault="006D64A1" w:rsidP="00B43D29">
            <w:pPr>
              <w:pStyle w:val="afa"/>
              <w:ind w:leftChars="0" w:left="0" w:right="72"/>
            </w:pPr>
          </w:p>
        </w:tc>
      </w:tr>
      <w:tr w:rsidR="006D64A1" w14:paraId="61C3F39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14:paraId="25E652C5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14:paraId="100205B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14:paraId="38A30A03" w14:textId="77777777" w:rsidR="006D64A1" w:rsidRPr="002D1032" w:rsidRDefault="006D64A1" w:rsidP="00B43D29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D64A1" w14:paraId="1FBF238B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14:paraId="35642A1E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14:paraId="5EB080F6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14:paraId="345042D2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14:paraId="062049E2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6D64A1" w14:paraId="7BA20F5A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14:paraId="02C34711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14:paraId="188A1A2A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14:paraId="051A7F93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14:paraId="649CEB5D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14:paraId="72FE3B21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E2F53DB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18B0BD92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F6548A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6D64A1" w:rsidRPr="008264EB" w14:paraId="3E3663A1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333EF3A" w14:textId="77777777" w:rsidR="006D64A1" w:rsidRPr="008264EB" w:rsidRDefault="006D64A1" w:rsidP="00B43D29">
            <w:pPr>
              <w:pStyle w:val="36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A6D3D8A" w14:textId="77777777" w:rsidR="006D64A1" w:rsidRPr="008264EB" w:rsidRDefault="006D64A1" w:rsidP="00B43D29">
            <w:pPr>
              <w:pStyle w:val="36"/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5BDEBD2F" w14:textId="77777777" w:rsidR="006D64A1" w:rsidRPr="008264EB" w:rsidRDefault="006D64A1" w:rsidP="00B43D29">
            <w:pPr>
              <w:pStyle w:val="36"/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0B0C9D0D" w14:textId="77777777" w:rsidR="006D64A1" w:rsidRPr="00AC6CFD" w:rsidRDefault="006D64A1" w:rsidP="00B43D29">
            <w:pPr>
              <w:pStyle w:val="1-31"/>
              <w:ind w:firstLineChars="0" w:firstLine="0"/>
              <w:rPr>
                <w:b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DF1C18D" w14:textId="77777777" w:rsidR="006D64A1" w:rsidRPr="008264EB" w:rsidRDefault="006D64A1" w:rsidP="00B43D29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E9B4984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6601A34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1,605,281,638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FDA2126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55937263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798F380" w14:textId="77777777" w:rsidR="006D64A1" w:rsidRPr="008264EB" w:rsidRDefault="006D64A1" w:rsidP="009E03A5">
            <w:pPr>
              <w:pStyle w:val="36"/>
              <w:jc w:val="center"/>
              <w:rPr>
                <w:noProof/>
              </w:rPr>
            </w:pPr>
            <w:r w:rsidRPr="008264EB">
              <w:rPr>
                <w:noProof/>
              </w:rPr>
              <w:t>9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51C25170" w14:textId="77777777" w:rsidR="006D64A1" w:rsidRPr="008264EB" w:rsidRDefault="006D64A1" w:rsidP="009E03A5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6BB0AA8" w14:textId="77777777" w:rsidR="006D64A1" w:rsidRPr="008264EB" w:rsidRDefault="006D64A1" w:rsidP="009E03A5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094A81E" w14:textId="77777777" w:rsidR="006D64A1" w:rsidRPr="00AC6CFD" w:rsidRDefault="006D64A1" w:rsidP="00B43D29">
            <w:pPr>
              <w:pStyle w:val="1-31"/>
              <w:ind w:firstLineChars="0" w:firstLine="0"/>
              <w:rPr>
                <w:b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國防部主管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20285FB" w14:textId="77777777" w:rsidR="006D64A1" w:rsidRPr="008264EB" w:rsidRDefault="006D64A1" w:rsidP="00B43D29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05DAA410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FD49DEE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142,035,015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BB7C12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03465F03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498347B" w14:textId="77777777" w:rsidR="006D64A1" w:rsidRPr="008264EB" w:rsidRDefault="006D64A1" w:rsidP="009E03A5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2E221778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  <w:r w:rsidRPr="008264EB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CEB26B1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143834D0" w14:textId="77777777" w:rsidR="006D64A1" w:rsidRPr="008264EB" w:rsidRDefault="006D64A1" w:rsidP="00B43D29">
            <w:pPr>
              <w:pStyle w:val="1-31"/>
              <w:ind w:leftChars="100" w:left="240" w:firstLineChars="0" w:firstLine="0"/>
            </w:pPr>
            <w:r w:rsidRPr="008264EB">
              <w:rPr>
                <w:rFonts w:hint="eastAsia"/>
                <w:noProof/>
              </w:rPr>
              <w:t>國防部所屬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B4EC13D" w14:textId="77777777" w:rsidR="006D64A1" w:rsidRPr="008264EB" w:rsidRDefault="006D64A1" w:rsidP="00B43D29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27582B69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C862459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142,035,015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12D55EE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614A4397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3DB79782" w14:textId="77777777" w:rsidR="006D64A1" w:rsidRPr="008264EB" w:rsidRDefault="006D64A1" w:rsidP="009E03A5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73C3084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B1E2413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E5ACADC" w14:textId="77777777" w:rsidR="006D64A1" w:rsidRPr="008264EB" w:rsidRDefault="006D64A1" w:rsidP="00B43D29">
            <w:pPr>
              <w:pStyle w:val="1-31"/>
              <w:ind w:leftChars="100" w:left="240" w:firstLineChars="0" w:firstLine="0"/>
            </w:pPr>
            <w:r w:rsidRPr="008264EB">
              <w:rPr>
                <w:rFonts w:hint="eastAsia"/>
                <w:noProof/>
              </w:rPr>
              <w:t>國防支出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C2551BB" w14:textId="77777777" w:rsidR="006D64A1" w:rsidRPr="008264EB" w:rsidRDefault="006D64A1" w:rsidP="00B43D29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EBD5DDB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1C67C32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142,035,015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6973147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5E10EF7A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90FDDAE" w14:textId="77777777" w:rsidR="006D64A1" w:rsidRPr="008264EB" w:rsidRDefault="006D64A1" w:rsidP="009E03A5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0B856A4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AE0CA49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  <w:r w:rsidRPr="008264EB">
              <w:rPr>
                <w:b w:val="0"/>
                <w:noProof/>
              </w:rPr>
              <w:t>6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CBD4456" w14:textId="77777777" w:rsidR="006D64A1" w:rsidRPr="008264EB" w:rsidRDefault="006D64A1" w:rsidP="00B43D29">
            <w:pPr>
              <w:pStyle w:val="1-31"/>
              <w:ind w:leftChars="200" w:left="480" w:firstLineChars="0" w:firstLine="0"/>
            </w:pPr>
            <w:r w:rsidRPr="008264EB">
              <w:rPr>
                <w:rFonts w:hint="eastAsia"/>
                <w:noProof/>
              </w:rPr>
              <w:t>軍事人員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3F36DCA" w14:textId="70535B39" w:rsidR="006D64A1" w:rsidRPr="008264EB" w:rsidRDefault="006D64A1" w:rsidP="00B43D29">
            <w:pPr>
              <w:pStyle w:val="44"/>
            </w:pPr>
            <w:r w:rsidRPr="008264EB">
              <w:rPr>
                <w:rFonts w:hint="eastAsia"/>
                <w:noProof/>
              </w:rPr>
              <w:t>收回國軍人員溢領之戰鬥部隊加給、海勤勤務加給、空勤勤務加給及飛行軍官續服獎金</w:t>
            </w:r>
            <w:r w:rsidR="00BD21CE">
              <w:rPr>
                <w:rFonts w:hint="eastAsia"/>
                <w:noProof/>
              </w:rPr>
              <w:t>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CC789FD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E05A42D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3,706,441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978102B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185AF23B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ABFFB74" w14:textId="77777777" w:rsidR="006D64A1" w:rsidRPr="008264EB" w:rsidRDefault="006D64A1" w:rsidP="009E03A5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21E6CB4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43D0DE2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  <w:r w:rsidRPr="008264EB">
              <w:rPr>
                <w:b w:val="0"/>
                <w:noProof/>
              </w:rPr>
              <w:t>10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54A5E6F" w14:textId="77777777" w:rsidR="006D64A1" w:rsidRPr="008264EB" w:rsidRDefault="006D64A1" w:rsidP="00B43D29">
            <w:pPr>
              <w:pStyle w:val="1-31"/>
              <w:ind w:leftChars="200" w:left="480" w:firstLineChars="0" w:firstLine="0"/>
            </w:pPr>
            <w:r w:rsidRPr="008264EB">
              <w:rPr>
                <w:rFonts w:hint="eastAsia"/>
                <w:noProof/>
              </w:rPr>
              <w:t>國防支出（機密計畫）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21159F2B" w14:textId="430814E4" w:rsidR="006D64A1" w:rsidRPr="008264EB" w:rsidRDefault="006D64A1" w:rsidP="00B43D29">
            <w:pPr>
              <w:pStyle w:val="44"/>
            </w:pPr>
            <w:r w:rsidRPr="008264EB">
              <w:rPr>
                <w:rFonts w:hint="eastAsia"/>
                <w:noProof/>
              </w:rPr>
              <w:t>密不錄由</w:t>
            </w:r>
            <w:r w:rsidR="00BD21CE">
              <w:rPr>
                <w:rFonts w:hint="eastAsia"/>
                <w:noProof/>
              </w:rPr>
              <w:t>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5587FC1A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CDF5639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EFBAE4E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45AE193C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40B79B4" w14:textId="77777777" w:rsidR="006D64A1" w:rsidRPr="008264EB" w:rsidRDefault="006D64A1" w:rsidP="009E03A5">
            <w:pPr>
              <w:pStyle w:val="36"/>
              <w:jc w:val="center"/>
              <w:rPr>
                <w:noProof/>
              </w:rPr>
            </w:pPr>
            <w:r w:rsidRPr="008264EB">
              <w:rPr>
                <w:noProof/>
              </w:rPr>
              <w:t>11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7748D809" w14:textId="77777777" w:rsidR="006D64A1" w:rsidRPr="008264EB" w:rsidRDefault="006D64A1" w:rsidP="009E03A5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094D5F8" w14:textId="77777777" w:rsidR="006D64A1" w:rsidRPr="008264EB" w:rsidRDefault="006D64A1" w:rsidP="009E03A5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28E158F2" w14:textId="77777777" w:rsidR="006D64A1" w:rsidRPr="00AC6CFD" w:rsidRDefault="006D64A1" w:rsidP="00B43D29">
            <w:pPr>
              <w:pStyle w:val="1-31"/>
              <w:ind w:firstLineChars="0" w:firstLine="0"/>
              <w:rPr>
                <w:b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教育部主管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81E0B30" w14:textId="77777777" w:rsidR="006D64A1" w:rsidRPr="008264EB" w:rsidRDefault="006D64A1" w:rsidP="00B43D29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3A01105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EB9CBD4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675,010,348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8CD43C9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6630AC85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30AFADF" w14:textId="77777777" w:rsidR="006D64A1" w:rsidRPr="008264EB" w:rsidRDefault="006D64A1" w:rsidP="009E03A5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17472251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  <w:r w:rsidRPr="008264EB">
              <w:rPr>
                <w:b w:val="0"/>
                <w:noProof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EFC4715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4F3FB94F" w14:textId="77777777" w:rsidR="006D64A1" w:rsidRPr="008264EB" w:rsidRDefault="006D64A1" w:rsidP="00B43D29">
            <w:pPr>
              <w:pStyle w:val="1-31"/>
              <w:ind w:leftChars="100" w:left="240" w:firstLineChars="0" w:firstLine="0"/>
            </w:pPr>
            <w:r w:rsidRPr="008264EB">
              <w:rPr>
                <w:rFonts w:hint="eastAsia"/>
                <w:noProof/>
              </w:rPr>
              <w:t>教育部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AB4ECE1" w14:textId="77777777" w:rsidR="006D64A1" w:rsidRPr="008264EB" w:rsidRDefault="006D64A1" w:rsidP="00B43D29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9F06421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63E3183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373,229,757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FE3B2A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14DFF03A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4576A97" w14:textId="77777777" w:rsidR="006D64A1" w:rsidRPr="008264EB" w:rsidRDefault="006D64A1" w:rsidP="00B43D29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8A121DC" w14:textId="77777777" w:rsidR="006D64A1" w:rsidRPr="008264EB" w:rsidRDefault="006D64A1" w:rsidP="00B43D29">
            <w:pPr>
              <w:pStyle w:val="36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89CCA44" w14:textId="77777777" w:rsidR="006D64A1" w:rsidRPr="008264EB" w:rsidRDefault="006D64A1" w:rsidP="00B43D29">
            <w:pPr>
              <w:pStyle w:val="36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2086845" w14:textId="77777777" w:rsidR="006D64A1" w:rsidRPr="008264EB" w:rsidRDefault="006D64A1" w:rsidP="00B43D29">
            <w:pPr>
              <w:pStyle w:val="1-31"/>
              <w:ind w:leftChars="100" w:left="240" w:firstLineChars="0" w:firstLine="0"/>
            </w:pPr>
            <w:r w:rsidRPr="008264EB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795098A" w14:textId="77777777" w:rsidR="006D64A1" w:rsidRPr="008264EB" w:rsidRDefault="006D64A1" w:rsidP="00B43D29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B9BD151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3B9F6A0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373,229,757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0374F09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D64A1" w:rsidRPr="008264EB" w14:paraId="1415504E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E0FA088" w14:textId="77777777" w:rsidR="006D64A1" w:rsidRPr="008264EB" w:rsidRDefault="006D64A1" w:rsidP="009E03A5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688E7BD6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D31B974" w14:textId="77777777" w:rsidR="006D64A1" w:rsidRPr="008264EB" w:rsidRDefault="006D64A1" w:rsidP="009E03A5">
            <w:pPr>
              <w:pStyle w:val="36"/>
              <w:jc w:val="center"/>
              <w:rPr>
                <w:b w:val="0"/>
              </w:rPr>
            </w:pPr>
            <w:r w:rsidRPr="008264EB">
              <w:rPr>
                <w:b w:val="0"/>
                <w:noProof/>
              </w:rPr>
              <w:t>1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7A46285" w14:textId="77777777" w:rsidR="006D64A1" w:rsidRPr="008264EB" w:rsidRDefault="006D64A1" w:rsidP="00B43D29">
            <w:pPr>
              <w:pStyle w:val="1-31"/>
              <w:ind w:leftChars="200" w:left="480" w:firstLineChars="0" w:firstLine="0"/>
            </w:pPr>
            <w:r w:rsidRPr="008264EB">
              <w:rPr>
                <w:rFonts w:hint="eastAsia"/>
                <w:noProof/>
              </w:rPr>
              <w:t>一般行政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86457D1" w14:textId="77777777" w:rsidR="006D64A1" w:rsidRPr="008264EB" w:rsidRDefault="006D64A1" w:rsidP="00B43D29">
            <w:pPr>
              <w:pStyle w:val="44"/>
            </w:pPr>
            <w:r w:rsidRPr="008264EB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C89BC0C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B00115E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3,054,962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CA72A79" w14:textId="77777777" w:rsidR="006D64A1" w:rsidRPr="008264EB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264EB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F0089" w:rsidRPr="008264EB" w14:paraId="2B664002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5D60296D" w14:textId="77777777" w:rsidR="00BF0089" w:rsidRPr="008264EB" w:rsidRDefault="00BF0089" w:rsidP="00BF0089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D2219C2" w14:textId="55BF8174" w:rsidR="00BF0089" w:rsidRPr="008264EB" w:rsidRDefault="00BF0089" w:rsidP="00BF008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042F52E" w14:textId="7B3EF346" w:rsidR="00BF0089" w:rsidRPr="008264EB" w:rsidRDefault="00BF0089" w:rsidP="00BF0089">
            <w:pPr>
              <w:pStyle w:val="36"/>
              <w:jc w:val="center"/>
              <w:rPr>
                <w:b w:val="0"/>
                <w:noProof/>
              </w:rPr>
            </w:pPr>
            <w:r w:rsidRPr="001C2832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3C4A70D" w14:textId="3907BCB1" w:rsidR="00BF0089" w:rsidRPr="008264EB" w:rsidRDefault="00BF0089" w:rsidP="00BF0089">
            <w:pPr>
              <w:pStyle w:val="1-31"/>
              <w:ind w:leftChars="200" w:left="480" w:firstLineChars="0" w:firstLine="0"/>
              <w:rPr>
                <w:noProof/>
              </w:rPr>
            </w:pPr>
            <w:r w:rsidRPr="001C2832">
              <w:rPr>
                <w:rFonts w:hint="eastAsia"/>
                <w:noProof/>
              </w:rPr>
              <w:t>高等教育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A49602E" w14:textId="78DE9A4E" w:rsidR="00BF0089" w:rsidRPr="008264EB" w:rsidRDefault="00BF0089" w:rsidP="00BF0089">
            <w:pPr>
              <w:pStyle w:val="44"/>
              <w:rPr>
                <w:noProof/>
              </w:rPr>
            </w:pPr>
            <w:r w:rsidRPr="001C2832">
              <w:rPr>
                <w:rFonts w:hint="eastAsia"/>
                <w:noProof/>
              </w:rPr>
              <w:t xml:space="preserve">補（捐）助經費賸餘款。 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BFBC955" w14:textId="0ED29188" w:rsidR="00BF0089" w:rsidRPr="008264EB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567AF0D" w14:textId="3F25D729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159,548,311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B35239" w14:textId="29BC280C" w:rsidR="00BF0089" w:rsidRPr="008264EB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F0089" w:rsidRPr="008264EB" w14:paraId="291B6269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6039A15" w14:textId="77777777" w:rsidR="00BF0089" w:rsidRPr="008264EB" w:rsidRDefault="00BF0089" w:rsidP="00BF0089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133AFFEF" w14:textId="77777777" w:rsidR="00BF0089" w:rsidRPr="008264EB" w:rsidRDefault="00BF0089" w:rsidP="00BF008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5979214E" w14:textId="49708263" w:rsidR="00BF0089" w:rsidRPr="008264EB" w:rsidRDefault="00BF0089" w:rsidP="00BF0089">
            <w:pPr>
              <w:pStyle w:val="36"/>
              <w:jc w:val="center"/>
              <w:rPr>
                <w:b w:val="0"/>
                <w:noProof/>
              </w:rPr>
            </w:pPr>
            <w:r w:rsidRPr="001C2832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6FF90FE" w14:textId="7C46DEB6" w:rsidR="00BF0089" w:rsidRPr="008264EB" w:rsidRDefault="00BF0089" w:rsidP="00BF0089">
            <w:pPr>
              <w:pStyle w:val="1-31"/>
              <w:ind w:leftChars="200" w:left="480" w:firstLineChars="0" w:firstLine="0"/>
              <w:rPr>
                <w:noProof/>
              </w:rPr>
            </w:pPr>
            <w:r w:rsidRPr="001C2832">
              <w:rPr>
                <w:rFonts w:hint="eastAsia"/>
                <w:noProof/>
              </w:rPr>
              <w:t>中等教育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56A2A13" w14:textId="45DAE8A6" w:rsidR="00BF0089" w:rsidRPr="008264EB" w:rsidRDefault="00BF0089" w:rsidP="00BF0089">
            <w:pPr>
              <w:pStyle w:val="44"/>
              <w:rPr>
                <w:noProof/>
              </w:rPr>
            </w:pPr>
            <w:r w:rsidRPr="001C2832">
              <w:rPr>
                <w:rFonts w:hint="eastAsia"/>
                <w:noProof/>
              </w:rPr>
              <w:t>補助地方政府經費，尚未支用即逕列實現數</w:t>
            </w:r>
            <w:r>
              <w:rPr>
                <w:rFonts w:hint="eastAsia"/>
                <w:noProof/>
              </w:rPr>
              <w:t>；</w:t>
            </w:r>
            <w:r w:rsidRPr="001C2832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4DD17E2" w14:textId="7A1BFDCB" w:rsidR="00BF0089" w:rsidRPr="008264EB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0EA120B" w14:textId="1EE45E9E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7,325,057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EC2FAC6" w14:textId="3A0E8F44" w:rsidR="00BF0089" w:rsidRPr="008264EB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BF0089" w:rsidRPr="008264EB" w14:paraId="71CF4F7E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56B79360" w14:textId="77777777" w:rsidR="00BF0089" w:rsidRPr="008264EB" w:rsidRDefault="00BF0089" w:rsidP="00BF0089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B9DA882" w14:textId="77777777" w:rsidR="00BF0089" w:rsidRPr="008264EB" w:rsidRDefault="00BF0089" w:rsidP="00BF0089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A566CE0" w14:textId="3A49BC98" w:rsidR="00BF0089" w:rsidRPr="008264EB" w:rsidRDefault="00BF0089" w:rsidP="00BF0089">
            <w:pPr>
              <w:pStyle w:val="36"/>
              <w:jc w:val="center"/>
              <w:rPr>
                <w:b w:val="0"/>
                <w:noProof/>
              </w:rPr>
            </w:pPr>
            <w:r w:rsidRPr="001C2832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09BAB8F" w14:textId="39D4EF88" w:rsidR="00BF0089" w:rsidRPr="008264EB" w:rsidRDefault="00BF0089" w:rsidP="00BF0089">
            <w:pPr>
              <w:pStyle w:val="1-31"/>
              <w:ind w:leftChars="200" w:left="480" w:firstLineChars="0" w:firstLine="0"/>
              <w:rPr>
                <w:noProof/>
              </w:rPr>
            </w:pPr>
            <w:r w:rsidRPr="001C2832">
              <w:rPr>
                <w:rFonts w:hint="eastAsia"/>
                <w:noProof/>
              </w:rPr>
              <w:t>終身教育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F117327" w14:textId="38F605DB" w:rsidR="00BF0089" w:rsidRPr="008264EB" w:rsidRDefault="00BF0089" w:rsidP="00BF0089">
            <w:pPr>
              <w:pStyle w:val="44"/>
              <w:rPr>
                <w:noProof/>
              </w:rPr>
            </w:pPr>
            <w:r w:rsidRPr="001C2832">
              <w:rPr>
                <w:rFonts w:hint="eastAsia"/>
                <w:noProof/>
              </w:rPr>
              <w:t>補助地方政府經費，尚未支用即逕列實現數</w:t>
            </w:r>
            <w:r>
              <w:rPr>
                <w:rFonts w:hint="eastAsia"/>
                <w:noProof/>
              </w:rPr>
              <w:t>；</w:t>
            </w:r>
            <w:r w:rsidRPr="001C2832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B7B6FB6" w14:textId="514B670B" w:rsidR="00BF0089" w:rsidRPr="008264EB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979A36F" w14:textId="54BCEB95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128,544,696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7FBF00" w14:textId="6EA6A41E" w:rsidR="00BF0089" w:rsidRPr="008264EB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10B68CD7" w14:textId="77777777" w:rsidR="006D64A1" w:rsidRPr="00BF0089" w:rsidRDefault="006D64A1" w:rsidP="006D64A1">
      <w:pPr>
        <w:pStyle w:val="ab"/>
        <w:spacing w:afterLines="50" w:after="180" w:line="240" w:lineRule="auto"/>
        <w:rPr>
          <w:sz w:val="2"/>
          <w:szCs w:val="2"/>
        </w:rPr>
      </w:pPr>
    </w:p>
    <w:p w14:paraId="288E3733" w14:textId="77777777" w:rsidR="006D64A1" w:rsidRPr="002D1032" w:rsidRDefault="006D64A1" w:rsidP="006D64A1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歲出決算修正數明細表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6D64A1" w14:paraId="26F6F224" w14:textId="77777777" w:rsidTr="00B43D29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2E8723F" w14:textId="77777777" w:rsidR="006D64A1" w:rsidRDefault="006D64A1" w:rsidP="00B43D29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14:paraId="5A73C91B" w14:textId="6C448A3B" w:rsidR="006D64A1" w:rsidRDefault="006D64A1" w:rsidP="00E14AE2">
            <w:pPr>
              <w:pStyle w:val="af4"/>
              <w:ind w:leftChars="47" w:left="113" w:rightChars="1" w:right="2" w:firstLineChars="12" w:firstLine="23"/>
            </w:pPr>
            <w:r>
              <w:rPr>
                <w:rFonts w:hint="eastAsia"/>
              </w:rPr>
              <w:t>單位：新臺幣元</w:t>
            </w:r>
            <w:r w:rsidR="00344BAC">
              <w:t xml:space="preserve"> </w:t>
            </w:r>
          </w:p>
        </w:tc>
      </w:tr>
      <w:tr w:rsidR="006D64A1" w14:paraId="16E6CB20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6AB4270B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4AB447" w14:textId="77777777" w:rsidR="006D64A1" w:rsidRPr="0053752D" w:rsidRDefault="006D64A1" w:rsidP="00B43D29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8F2D51E" w14:textId="77777777" w:rsidR="006D64A1" w:rsidRPr="00AA374B" w:rsidRDefault="006D64A1" w:rsidP="00E14AE2">
            <w:pPr>
              <w:pStyle w:val="afa"/>
              <w:ind w:left="72" w:rightChars="-1" w:right="-2"/>
            </w:pPr>
            <w:r w:rsidRPr="00AA374B">
              <w:rPr>
                <w:rFonts w:hint="eastAsia"/>
              </w:rPr>
              <w:t>備註</w:t>
            </w:r>
          </w:p>
        </w:tc>
      </w:tr>
      <w:tr w:rsidR="006D64A1" w14:paraId="4DAA2284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14:paraId="2F0B3B68" w14:textId="77777777" w:rsidR="006D64A1" w:rsidRPr="00AA374B" w:rsidRDefault="006D64A1" w:rsidP="00B43D29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14:paraId="5CF2C1C5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8009D39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9C7ACE" w14:textId="77777777" w:rsidR="006D64A1" w:rsidRPr="00AA374B" w:rsidRDefault="006D64A1" w:rsidP="00B43D29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0202EA4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6D64A1" w14:paraId="59C49237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14:paraId="12FB1319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45186433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3C8C242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57D12DA0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D03030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D56BD7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96FF1C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4C58D24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6D64A1" w:rsidRPr="0045440D" w14:paraId="6FB370C1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2A36CC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522C1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1,069,194,189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2F624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9AD7B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1,069,194,189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80F876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1,605,281,638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4C8AA3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372100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536,087,449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F9E42D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6D64A1" w:rsidRPr="0045440D" w14:paraId="224293DA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F9973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2B29F7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5D4C6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0AD70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3A5EAF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142,035,015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84F0D82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C5F4F7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3,706,441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537F2C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6D64A1" w:rsidRPr="0045440D" w14:paraId="658C286D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2ED601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4CCF6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7E915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5C43D" w14:textId="77777777" w:rsidR="006D64A1" w:rsidRPr="00C13473" w:rsidRDefault="006D64A1" w:rsidP="00B43D29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862A6F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142,035,015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116A8BC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5407EB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3,706,441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C0911F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6D64A1" w:rsidRPr="0045440D" w14:paraId="634B2A13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F7D974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E1AA5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10E2C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98CD8" w14:textId="77777777" w:rsidR="006D64A1" w:rsidRPr="00C13473" w:rsidRDefault="006D64A1" w:rsidP="00B43D29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9D12AA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142,035,015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CE1AF3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0BB84E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3,706,441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AA74AE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6D64A1" w:rsidRPr="0045440D" w14:paraId="6EF926CF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9A0633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CB091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E5C94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2728E" w14:textId="77777777" w:rsidR="006D64A1" w:rsidRPr="0045440D" w:rsidRDefault="006D64A1" w:rsidP="00B43D29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A194CB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3,706,441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8D5F61B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4F32CA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3,706,441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5C4614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6D64A1" w:rsidRPr="0045440D" w14:paraId="02E6C261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52C03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517A8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976C7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E75C0" w14:textId="77777777" w:rsidR="006D64A1" w:rsidRPr="00C13473" w:rsidRDefault="006D64A1" w:rsidP="00B43D29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182F33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4D79976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2706ED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41A1BE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6D64A1" w:rsidRPr="0045440D" w14:paraId="10D2C0E6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BBBA3C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47613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376,203,063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2A56D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0F700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376,203,063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70A1E0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675,010,348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0FEF747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611DA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298,807,285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BB9F15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6D64A1" w:rsidRPr="0045440D" w14:paraId="6F965ADD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3EE9FC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32564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123,191,588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E33AF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1BE4B" w14:textId="77777777" w:rsidR="006D64A1" w:rsidRPr="00C13473" w:rsidRDefault="006D64A1" w:rsidP="00B43D29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123,191,588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9E2C5E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373,229,757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5190C4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F902FD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250,038,169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F4A623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6D64A1" w:rsidRPr="0045440D" w14:paraId="229C880E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28BB6E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B6193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123,191,588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B0C8F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DA0B7" w14:textId="77777777" w:rsidR="006D64A1" w:rsidRPr="00C13473" w:rsidRDefault="006D64A1" w:rsidP="00B43D29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123,191,588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B735C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373,229,757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485530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CF461A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250,038,169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C13860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6D64A1" w:rsidRPr="0045440D" w14:paraId="0CE29DB1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1C3802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D8409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F28E8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12BBE" w14:textId="77777777" w:rsidR="006D64A1" w:rsidRPr="0045440D" w:rsidRDefault="006D64A1" w:rsidP="00B43D29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67DB3C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3,054,962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C526404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D3B16A" w14:textId="77777777" w:rsidR="006D64A1" w:rsidRPr="00C13473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3,054,962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49FFAF" w14:textId="77777777" w:rsidR="006D64A1" w:rsidRPr="0045440D" w:rsidRDefault="006D64A1" w:rsidP="00B43D2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45440D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BF0089" w:rsidRPr="0045440D" w14:paraId="1A5AE518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C540F6" w14:textId="357327C0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9CC59" w14:textId="1DC8BCF4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147E6" w14:textId="3905AC11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02D06" w14:textId="29A6D055" w:rsidR="00BF0089" w:rsidRPr="0045440D" w:rsidRDefault="00BF0089" w:rsidP="00BF0089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3C43A6" w14:textId="7F9323A4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159,548,311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0FC3CE8" w14:textId="4ACB57D1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B93EA9" w14:textId="75F4D5E6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159,548,311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A5C3F2" w14:textId="4CBEC4C0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  </w:t>
            </w:r>
          </w:p>
        </w:tc>
      </w:tr>
      <w:tr w:rsidR="00BF0089" w:rsidRPr="0045440D" w14:paraId="7723D06B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737F8D" w14:textId="2B578380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136B6" w14:textId="575C90F4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2,177,378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CD2F0" w14:textId="1531B71C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50D77" w14:textId="2F4A782D" w:rsidR="00BF0089" w:rsidRPr="00C13473" w:rsidRDefault="00BF0089" w:rsidP="00BF0089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2,177,378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A2649F" w14:textId="56F1295E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7,325,057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0FB122A" w14:textId="7CCCDEE0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F48609" w14:textId="5A8F2E82" w:rsidR="00BF0089" w:rsidRPr="00C13473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5,147,679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C6EA9F" w14:textId="41F82A16" w:rsidR="00BF0089" w:rsidRPr="0045440D" w:rsidRDefault="00BF0089" w:rsidP="00BF0089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CD399F" w:rsidRPr="0045440D" w14:paraId="4ED57324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0E720C" w14:textId="16EF0863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3A08EE" w14:textId="6B218D29" w:rsidR="00CD399F" w:rsidRPr="00C13473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119,958,210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7572BF" w14:textId="01315DE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BFCC85" w14:textId="5DEB1724" w:rsidR="00CD399F" w:rsidRPr="00C13473" w:rsidRDefault="00CD399F" w:rsidP="00CD399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119,958,210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1600ED" w14:textId="1EE3A5D6" w:rsidR="00CD399F" w:rsidRPr="00C13473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128,544,696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2E729E" w14:textId="1E5DB4F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EFEE3D" w14:textId="0BF37638" w:rsidR="00CD399F" w:rsidRPr="00C13473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C13473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8,586,486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38800" w14:textId="160AEEB4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</w:tbl>
    <w:p w14:paraId="76E7ACD5" w14:textId="762F963B" w:rsidR="006D64A1" w:rsidRPr="002D1032" w:rsidRDefault="00057128" w:rsidP="006D64A1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lastRenderedPageBreak/>
        <w:t>貳</w:t>
      </w:r>
      <w:r w:rsidR="006D64A1" w:rsidRPr="002D1032">
        <w:rPr>
          <w:rFonts w:hint="eastAsia"/>
          <w:u w:val="single"/>
        </w:rPr>
        <w:t>、中華民國</w:t>
      </w:r>
      <w:r w:rsidR="006D64A1">
        <w:rPr>
          <w:rFonts w:ascii="標楷體" w:hAnsi="標楷體" w:hint="eastAsia"/>
          <w:u w:val="single"/>
        </w:rPr>
        <w:t>113</w:t>
      </w:r>
      <w:r w:rsidR="006D64A1" w:rsidRPr="002D1032">
        <w:rPr>
          <w:rFonts w:hint="eastAsia"/>
          <w:u w:val="single"/>
        </w:rPr>
        <w:t>年度</w:t>
      </w:r>
      <w:r w:rsidR="006D64A1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6D64A1" w14:paraId="2ADEA266" w14:textId="77777777" w:rsidTr="00B43D29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6D64A1" w14:paraId="4F6F8235" w14:textId="77777777" w:rsidTr="00B43D29">
              <w:tc>
                <w:tcPr>
                  <w:tcW w:w="534" w:type="dxa"/>
                  <w:hideMark/>
                </w:tcPr>
                <w:p w14:paraId="30DE6050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5E21BD7E" w14:textId="77777777" w:rsidR="006D64A1" w:rsidRDefault="006D64A1" w:rsidP="00B43D29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6D64A1" w14:paraId="4A1B9AC2" w14:textId="77777777" w:rsidTr="00B43D29">
              <w:tc>
                <w:tcPr>
                  <w:tcW w:w="534" w:type="dxa"/>
                  <w:hideMark/>
                </w:tcPr>
                <w:p w14:paraId="03E319A1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3A5AD7F5" w14:textId="77777777" w:rsidR="006D64A1" w:rsidRDefault="006D64A1" w:rsidP="00B43D29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200CECA1" w14:textId="77777777" w:rsidR="006D64A1" w:rsidRDefault="006D64A1" w:rsidP="00B43D29">
            <w:pPr>
              <w:pStyle w:val="afa"/>
              <w:ind w:leftChars="0" w:left="0" w:right="72"/>
            </w:pPr>
          </w:p>
        </w:tc>
      </w:tr>
      <w:tr w:rsidR="006D64A1" w14:paraId="2CE32D20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14:paraId="3A08E897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14:paraId="02CFB1EA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14:paraId="74E9154D" w14:textId="77777777" w:rsidR="006D64A1" w:rsidRPr="002D1032" w:rsidRDefault="006D64A1" w:rsidP="00B43D29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D64A1" w14:paraId="523B0B8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14:paraId="224702AA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14:paraId="193DE5AA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14:paraId="76A05D2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14:paraId="0123B749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6D64A1" w14:paraId="708B0635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14:paraId="3E358FEF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14:paraId="27DFA5FB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14:paraId="49EF6613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14:paraId="002BC338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14:paraId="29ECE66E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0050CE73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370CD464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23CC62B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CD399F" w:rsidRPr="001C2832" w14:paraId="256D104F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52D3681" w14:textId="013D5BAE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  <w:r w:rsidRPr="009E03A5">
              <w:rPr>
                <w:rFonts w:hint="eastAsia"/>
                <w:bCs w:val="0"/>
                <w:noProof/>
              </w:rPr>
              <w:t>1</w:t>
            </w:r>
            <w:r w:rsidRPr="009E03A5">
              <w:rPr>
                <w:bCs w:val="0"/>
                <w:noProof/>
              </w:rPr>
              <w:t>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7290C6A1" w14:textId="7AE2FBDC" w:rsidR="00CD399F" w:rsidRPr="001C2832" w:rsidRDefault="000D5CD7" w:rsidP="00CD399F">
            <w:pPr>
              <w:pStyle w:val="36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3721118A" w14:textId="29F2CFD8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  <w:r w:rsidRPr="001C2832">
              <w:rPr>
                <w:b w:val="0"/>
                <w:noProof/>
              </w:rPr>
              <w:t>5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AAAA923" w14:textId="631C5CB2" w:rsidR="00CD399F" w:rsidRPr="001C2832" w:rsidRDefault="00CD399F" w:rsidP="00CD399F">
            <w:pPr>
              <w:pStyle w:val="1-31"/>
              <w:ind w:leftChars="200" w:left="480" w:firstLineChars="0" w:firstLine="0"/>
            </w:pPr>
            <w:r w:rsidRPr="001C2832">
              <w:rPr>
                <w:rFonts w:hint="eastAsia"/>
                <w:noProof/>
              </w:rPr>
              <w:t>學務與輔導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0275A90" w14:textId="521D0C17" w:rsidR="00CD399F" w:rsidRPr="001C2832" w:rsidRDefault="00CD399F" w:rsidP="00CD399F">
            <w:pPr>
              <w:pStyle w:val="44"/>
            </w:pPr>
            <w:r w:rsidRPr="001C2832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10CA1EA8" w14:textId="3F65B468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506CC6D" w14:textId="3BC6E2C2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36,155,771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0DD50AE" w14:textId="57F5F24F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00F3251D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4176C28" w14:textId="30974CB9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19D22FB" w14:textId="3859122E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453D8F7" w14:textId="0297EC39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  <w:r w:rsidRPr="001C2832">
              <w:rPr>
                <w:b w:val="0"/>
                <w:noProof/>
              </w:rPr>
              <w:t>6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FB75739" w14:textId="194DE92D" w:rsidR="00CD399F" w:rsidRPr="001C2832" w:rsidRDefault="00CD399F" w:rsidP="00CD399F">
            <w:pPr>
              <w:pStyle w:val="1-31"/>
              <w:ind w:leftChars="200" w:left="480" w:firstLineChars="0" w:firstLine="0"/>
            </w:pPr>
            <w:r w:rsidRPr="001C2832">
              <w:rPr>
                <w:rFonts w:hint="eastAsia"/>
                <w:noProof/>
              </w:rPr>
              <w:t>各項教育推展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799D0DF" w14:textId="5CF72C1B" w:rsidR="00CD399F" w:rsidRPr="001C2832" w:rsidRDefault="00CD399F" w:rsidP="00CD399F">
            <w:pPr>
              <w:pStyle w:val="44"/>
            </w:pPr>
            <w:r w:rsidRPr="001C2832">
              <w:rPr>
                <w:rFonts w:hint="eastAsia"/>
                <w:noProof/>
              </w:rPr>
              <w:t>補助地方政府經費，尚未支用即逕列實現數</w:t>
            </w:r>
            <w:r w:rsidRPr="00BD21CE">
              <w:rPr>
                <w:rFonts w:hint="eastAsia"/>
                <w:noProof/>
              </w:rPr>
              <w:t>；</w:t>
            </w:r>
            <w:r w:rsidRPr="001C2832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2EEA01A" w14:textId="1163E09A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780DBEB" w14:textId="3FAC30C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38,600,960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5816B02" w14:textId="4BD87BBD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6939AC92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AE386E8" w14:textId="0DB989F1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5BB1CB1" w14:textId="4B0FF101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  <w:r w:rsidRPr="001C2832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0648904D" w14:textId="2D360DBB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28D49B9D" w14:textId="3D9D8A0E" w:rsidR="00CD399F" w:rsidRPr="001C2832" w:rsidRDefault="00CD399F" w:rsidP="000D5CD7">
            <w:pPr>
              <w:pStyle w:val="1-31"/>
              <w:ind w:leftChars="100" w:left="240" w:firstLineChars="0" w:firstLine="0"/>
              <w:rPr>
                <w:noProof/>
              </w:rPr>
            </w:pPr>
            <w:r w:rsidRPr="001C2832">
              <w:rPr>
                <w:rFonts w:hint="eastAsia"/>
                <w:noProof/>
              </w:rPr>
              <w:t>國民及學前教育署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F628E01" w14:textId="6A6508A6" w:rsidR="00CD399F" w:rsidRPr="001C2832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02EEB082" w14:textId="5FC61AFE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9F60D52" w14:textId="4E066F4B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301,780,591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F69CF12" w14:textId="67E87519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0EA833FE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49E3E5E" w14:textId="77777777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25CB9A7B" w14:textId="77777777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0EF21D9B" w14:textId="420C93DB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9666A45" w14:textId="5BE12CA7" w:rsidR="00CD399F" w:rsidRPr="001C2832" w:rsidRDefault="00CD399F" w:rsidP="000D5CD7">
            <w:pPr>
              <w:pStyle w:val="1-31"/>
              <w:ind w:leftChars="100" w:left="240" w:firstLineChars="0" w:firstLine="0"/>
            </w:pPr>
            <w:r w:rsidRPr="001C2832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907C449" w14:textId="09046391" w:rsidR="00CD399F" w:rsidRPr="001C2832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6A022206" w14:textId="687AE413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EE02388" w14:textId="4D8C8BD6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301,780,591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7C01311" w14:textId="23DD6FE7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78114014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5DF4F51" w14:textId="283C2166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42F2D188" w14:textId="7906AC84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85D38F3" w14:textId="011ABE9F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  <w:r w:rsidRPr="001C2832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B5ECDB8" w14:textId="7A0F9B19" w:rsidR="00CD399F" w:rsidRPr="001C2832" w:rsidRDefault="00CD399F" w:rsidP="000D5CD7">
            <w:pPr>
              <w:pStyle w:val="1-31"/>
              <w:ind w:leftChars="200" w:left="480" w:firstLineChars="0" w:firstLine="0"/>
              <w:rPr>
                <w:noProof/>
              </w:rPr>
            </w:pPr>
            <w:r w:rsidRPr="001C2832">
              <w:rPr>
                <w:rFonts w:hint="eastAsia"/>
                <w:noProof/>
              </w:rPr>
              <w:t>國民及學前教育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F06E707" w14:textId="43BDF6E8" w:rsidR="00CD399F" w:rsidRPr="001C2832" w:rsidRDefault="00CD399F" w:rsidP="00CD399F">
            <w:pPr>
              <w:pStyle w:val="44"/>
            </w:pPr>
            <w:r w:rsidRPr="001C2832">
              <w:rPr>
                <w:rFonts w:hint="eastAsia"/>
                <w:noProof/>
              </w:rPr>
              <w:t>補助地方政府經費，尚未支用即逕列實現數</w:t>
            </w:r>
            <w:r w:rsidRPr="00BD21CE">
              <w:rPr>
                <w:rFonts w:hint="eastAsia"/>
                <w:noProof/>
              </w:rPr>
              <w:t>；</w:t>
            </w:r>
            <w:r w:rsidRPr="001C2832">
              <w:rPr>
                <w:rFonts w:hint="eastAsia"/>
                <w:noProof/>
              </w:rPr>
              <w:t>補</w:t>
            </w:r>
            <w:r>
              <w:rPr>
                <w:rFonts w:hint="eastAsia"/>
                <w:noProof/>
              </w:rPr>
              <w:t>（</w:t>
            </w:r>
            <w:r w:rsidRPr="001C2832">
              <w:rPr>
                <w:rFonts w:hint="eastAsia"/>
                <w:noProof/>
              </w:rPr>
              <w:t>捐</w:t>
            </w:r>
            <w:r>
              <w:rPr>
                <w:rFonts w:hint="eastAsia"/>
                <w:noProof/>
              </w:rPr>
              <w:t>）</w:t>
            </w:r>
            <w:r w:rsidRPr="001C2832">
              <w:rPr>
                <w:rFonts w:hint="eastAsia"/>
                <w:noProof/>
              </w:rPr>
              <w:t>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6D9F9EA" w14:textId="69B60C01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355884F" w14:textId="07F76785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301,780,591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5B13BF" w14:textId="394B1509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0B74C60C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8D43A39" w14:textId="1072CB32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  <w:r w:rsidRPr="001C2832">
              <w:rPr>
                <w:noProof/>
              </w:rPr>
              <w:t>13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10CA7966" w14:textId="722F8E1E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29FE59E" w14:textId="77777777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0B38B4A5" w14:textId="1EE9F73C" w:rsidR="00CD399F" w:rsidRPr="001C2832" w:rsidRDefault="00CD399F" w:rsidP="000D5CD7">
            <w:pPr>
              <w:pStyle w:val="1-31"/>
              <w:ind w:firstLineChars="0" w:firstLine="0"/>
            </w:pPr>
            <w:r w:rsidRPr="00AC6CFD">
              <w:rPr>
                <w:rFonts w:hint="eastAsia"/>
                <w:b/>
                <w:noProof/>
                <w:sz w:val="20"/>
              </w:rPr>
              <w:t>經濟部主管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976D40B" w14:textId="77777777" w:rsidR="00CD399F" w:rsidRPr="001C2832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7EB16303" w14:textId="10BE89DF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630730E" w14:textId="78BBF804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BBAE1CA" w14:textId="5E26A0A5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04FE47CA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9DE6EA9" w14:textId="77777777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05481AFF" w14:textId="0AEDC910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  <w:r w:rsidRPr="001C2832">
              <w:rPr>
                <w:b w:val="0"/>
                <w:noProof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3A4054B2" w14:textId="4B8D6E31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50FE0302" w14:textId="5F472C99" w:rsidR="00CD399F" w:rsidRPr="001C2832" w:rsidRDefault="00CD399F" w:rsidP="000D5CD7">
            <w:pPr>
              <w:pStyle w:val="1-31"/>
              <w:ind w:leftChars="100" w:left="240" w:firstLineChars="0" w:firstLine="0"/>
            </w:pPr>
            <w:r w:rsidRPr="001C2832">
              <w:rPr>
                <w:rFonts w:hint="eastAsia"/>
                <w:noProof/>
              </w:rPr>
              <w:t>經濟部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BC65578" w14:textId="3C6175A9" w:rsidR="00CD399F" w:rsidRPr="001C2832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42C9AC18" w14:textId="4886D5DA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DDBE3D8" w14:textId="77C6F817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C0A81E" w14:textId="272879C7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1C283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1CC0E8ED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2A14CF66" w14:textId="0AE0D6FD" w:rsidR="00CD399F" w:rsidRPr="001C2832" w:rsidRDefault="00CD399F" w:rsidP="00CD399F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7B654CAD" w14:textId="5D9A7E01" w:rsidR="00CD399F" w:rsidRPr="001C2832" w:rsidRDefault="00CD399F" w:rsidP="00CD399F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83B73C4" w14:textId="1CBEC50E" w:rsidR="00CD399F" w:rsidRPr="001C2832" w:rsidRDefault="00CD399F" w:rsidP="00CD399F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1BD52E33" w14:textId="56D47EAA" w:rsidR="00CD399F" w:rsidRPr="00AC6CFD" w:rsidRDefault="00CD399F" w:rsidP="000D5CD7">
            <w:pPr>
              <w:pStyle w:val="1-31"/>
              <w:ind w:leftChars="100" w:left="240" w:firstLineChars="0" w:firstLine="0"/>
              <w:rPr>
                <w:b/>
                <w:sz w:val="20"/>
              </w:rPr>
            </w:pPr>
            <w:r w:rsidRPr="008E1780">
              <w:rPr>
                <w:rFonts w:hint="eastAsia"/>
                <w:noProof/>
              </w:rPr>
              <w:t>其他經濟服務支出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C5A2814" w14:textId="24B8F4D8" w:rsidR="00CD399F" w:rsidRPr="001C2832" w:rsidRDefault="00CD399F" w:rsidP="00CD399F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09C06109" w14:textId="310C2284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4573A9C" w14:textId="3994E4DD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1705030" w14:textId="201CD3FE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2FEF0EDF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2FB49B60" w14:textId="70E53249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3EB96C18" w14:textId="23C71508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A74B3BA" w14:textId="0EE31D85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  <w:r w:rsidRPr="008E1780">
              <w:rPr>
                <w:b w:val="0"/>
                <w:noProof/>
              </w:rPr>
              <w:t>11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A1FCCB3" w14:textId="39F02AA5" w:rsidR="00CD399F" w:rsidRPr="001C2832" w:rsidRDefault="00CD399F" w:rsidP="000D5CD7">
            <w:pPr>
              <w:pStyle w:val="1-31"/>
              <w:ind w:leftChars="200" w:left="480" w:firstLineChars="0" w:firstLine="0"/>
              <w:rPr>
                <w:noProof/>
              </w:rPr>
            </w:pPr>
            <w:r w:rsidRPr="008E1780">
              <w:rPr>
                <w:rFonts w:hint="eastAsia"/>
                <w:noProof/>
              </w:rPr>
              <w:t>非營業特種基金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0FCB89B" w14:textId="4DA0BFAD" w:rsidR="00CD399F" w:rsidRPr="001C2832" w:rsidRDefault="00CD399F" w:rsidP="00CD399F">
            <w:pPr>
              <w:pStyle w:val="44"/>
            </w:pPr>
            <w:r w:rsidRPr="008E1780">
              <w:rPr>
                <w:rFonts w:hint="eastAsia"/>
                <w:noProof/>
              </w:rPr>
              <w:t>補助中小企業發展基金經費，</w:t>
            </w:r>
            <w:r w:rsidRPr="00523B41">
              <w:rPr>
                <w:rFonts w:hint="eastAsia"/>
                <w:noProof/>
              </w:rPr>
              <w:t>尚未支用即逕列實現數</w:t>
            </w:r>
            <w:r w:rsidRPr="008E1780">
              <w:rPr>
                <w:rFonts w:hint="eastAsia"/>
                <w:noProof/>
              </w:rPr>
              <w:t>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0A42FA63" w14:textId="2AE6317B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68C66E8" w14:textId="5C050928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549BF0" w14:textId="483D3CB1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0D79C088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9AC6B1C" w14:textId="704E211F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  <w:r w:rsidRPr="008E1780">
              <w:rPr>
                <w:noProof/>
              </w:rPr>
              <w:t>16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6695F9D8" w14:textId="287657D6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29ECA3B" w14:textId="77777777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40C10F74" w14:textId="0059A5C4" w:rsidR="00CD399F" w:rsidRPr="001C2832" w:rsidRDefault="00CD399F" w:rsidP="000D5CD7">
            <w:pPr>
              <w:pStyle w:val="1-31"/>
              <w:ind w:firstLineChars="0" w:firstLine="0"/>
              <w:rPr>
                <w:noProof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農業部主管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97A9CB2" w14:textId="77777777" w:rsidR="00CD399F" w:rsidRPr="001C2832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7FDA4468" w14:textId="0A38FB4A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37F51A0" w14:textId="470D0A5E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3,979,773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66B4D19" w14:textId="5A53A11D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096A33CB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6EF6BA9D" w14:textId="77777777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0A620E4D" w14:textId="5558B272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  <w:r w:rsidRPr="008E1780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ECB5DC9" w14:textId="77777777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0AD9E29B" w14:textId="46C2A23F" w:rsidR="00CD399F" w:rsidRPr="001C2832" w:rsidRDefault="00CD399F" w:rsidP="00CD399F">
            <w:pPr>
              <w:pStyle w:val="1-31"/>
              <w:ind w:leftChars="100" w:left="240" w:firstLineChars="0" w:firstLine="0"/>
              <w:rPr>
                <w:noProof/>
              </w:rPr>
            </w:pPr>
            <w:r w:rsidRPr="008E1780">
              <w:rPr>
                <w:rFonts w:hint="eastAsia"/>
                <w:noProof/>
              </w:rPr>
              <w:t>林業及自然保育署及所屬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3D70E14" w14:textId="77777777" w:rsidR="00CD399F" w:rsidRPr="001C2832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4C43F0D4" w14:textId="33D714C4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57ACD81" w14:textId="5D4480C9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3,979,773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32ABB8F" w14:textId="280D9A34" w:rsidR="00CD399F" w:rsidRPr="001C283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2484D295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AEC2D83" w14:textId="77777777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619AC897" w14:textId="77777777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0A0E2612" w14:textId="3C458FF1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5BD73284" w14:textId="2CE1880C" w:rsidR="00CD399F" w:rsidRPr="008E1780" w:rsidRDefault="00CD399F" w:rsidP="00CD399F">
            <w:pPr>
              <w:pStyle w:val="1-31"/>
              <w:ind w:leftChars="100" w:left="240" w:firstLineChars="0" w:firstLine="0"/>
              <w:rPr>
                <w:noProof/>
              </w:rPr>
            </w:pPr>
            <w:r w:rsidRPr="008E1780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9B9D1B6" w14:textId="50EA3476" w:rsidR="00CD399F" w:rsidRPr="001C2832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18AF1234" w14:textId="632CEEF4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F5A1BA0" w14:textId="4DD7E221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3,979,773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EE28E96" w14:textId="6E0ADD82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1C2832" w14:paraId="7789D3AF" w14:textId="77777777" w:rsidTr="00CD39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5620579" w14:textId="77777777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C78DFC0" w14:textId="77777777" w:rsidR="00CD399F" w:rsidRPr="001C2832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42CBF10" w14:textId="31E0B60B" w:rsidR="00CD399F" w:rsidRPr="001C2832" w:rsidRDefault="00CD399F" w:rsidP="00CD399F">
            <w:pPr>
              <w:pStyle w:val="36"/>
              <w:jc w:val="center"/>
              <w:rPr>
                <w:b w:val="0"/>
              </w:rPr>
            </w:pPr>
            <w:r w:rsidRPr="008E1780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3AA9B62" w14:textId="14B49A8B" w:rsidR="00CD399F" w:rsidRPr="008E1780" w:rsidRDefault="00CD399F" w:rsidP="000D5CD7">
            <w:pPr>
              <w:pStyle w:val="1-31"/>
              <w:ind w:leftChars="200" w:left="480" w:firstLineChars="0" w:firstLine="0"/>
              <w:rPr>
                <w:noProof/>
              </w:rPr>
            </w:pPr>
            <w:r w:rsidRPr="008E1780">
              <w:rPr>
                <w:rFonts w:hint="eastAsia"/>
                <w:noProof/>
              </w:rPr>
              <w:t>林業管理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2317DEE3" w14:textId="6F99721A" w:rsidR="00CD399F" w:rsidRPr="001C2832" w:rsidRDefault="00CD399F" w:rsidP="00CD399F">
            <w:pPr>
              <w:pStyle w:val="44"/>
            </w:pPr>
            <w:r w:rsidRPr="008E1780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5CE6D99" w14:textId="6CBB44B5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B4F7D32" w14:textId="6747B7EE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783,437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382AF3E" w14:textId="4568201E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160211D1" w14:textId="3373A5DD" w:rsidR="006D64A1" w:rsidRPr="002D1032" w:rsidRDefault="006D64A1" w:rsidP="006D64A1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歲出決算修正數明細表</w:t>
      </w:r>
      <w:r w:rsidR="004567A7" w:rsidRPr="004567A7">
        <w:rPr>
          <w:rFonts w:hint="eastAsia"/>
          <w:b w:val="0"/>
          <w:bCs/>
          <w:sz w:val="24"/>
          <w:szCs w:val="24"/>
        </w:rPr>
        <w:t>（續）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6D64A1" w14:paraId="5627A3BF" w14:textId="77777777" w:rsidTr="00B43D29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8723732" w14:textId="77777777" w:rsidR="006D64A1" w:rsidRDefault="006D64A1" w:rsidP="00B43D29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14:paraId="00BC62D1" w14:textId="77777777" w:rsidR="006D64A1" w:rsidRDefault="006D64A1" w:rsidP="005B10D4">
            <w:pPr>
              <w:pStyle w:val="af4"/>
              <w:ind w:left="119" w:rightChars="1" w:right="2"/>
            </w:pPr>
            <w:r>
              <w:rPr>
                <w:rFonts w:hint="eastAsia"/>
              </w:rPr>
              <w:t>單位：新臺幣元</w:t>
            </w:r>
          </w:p>
        </w:tc>
      </w:tr>
      <w:tr w:rsidR="006D64A1" w14:paraId="18B5F777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49C1BC97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86CC8DF" w14:textId="77777777" w:rsidR="006D64A1" w:rsidRPr="0053752D" w:rsidRDefault="006D64A1" w:rsidP="00B43D29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062C895" w14:textId="77777777" w:rsidR="006D64A1" w:rsidRPr="00AA374B" w:rsidRDefault="006D64A1" w:rsidP="005B10D4">
            <w:pPr>
              <w:pStyle w:val="afa"/>
              <w:ind w:left="72" w:rightChars="0" w:right="0"/>
            </w:pPr>
            <w:r w:rsidRPr="00AA374B">
              <w:rPr>
                <w:rFonts w:hint="eastAsia"/>
              </w:rPr>
              <w:t>備註</w:t>
            </w:r>
          </w:p>
        </w:tc>
      </w:tr>
      <w:tr w:rsidR="006D64A1" w14:paraId="174E785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14:paraId="17E3431C" w14:textId="77777777" w:rsidR="006D64A1" w:rsidRPr="00AA374B" w:rsidRDefault="006D64A1" w:rsidP="00B43D29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14:paraId="04924977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B1907DC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4F7484" w14:textId="77777777" w:rsidR="006D64A1" w:rsidRPr="00AA374B" w:rsidRDefault="006D64A1" w:rsidP="00B43D29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535AD84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6D64A1" w14:paraId="6362B903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14:paraId="386AB3B0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707C2EDE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671EE2DF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26F27854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EFEF6E6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529ADD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0BEACD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63B7E21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CD399F" w:rsidRPr="000E7836" w14:paraId="09160B97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7FF434" w14:textId="62E12A2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83C37" w14:textId="731A34CA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AF534" w14:textId="4F680C7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DA2F5" w14:textId="65B20378" w:rsidR="00CD399F" w:rsidRPr="000E7836" w:rsidRDefault="00CD399F" w:rsidP="00CD399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416D64" w14:textId="793C0A2D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36,155,771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0E6DBE" w14:textId="0F5F5CA8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94F8C1" w14:textId="587259B1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36,155,771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17B8B6" w14:textId="39698ECF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0851E39B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C761CB" w14:textId="430A91E3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F7C97" w14:textId="078B933B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1,056,000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B9082" w14:textId="109BFB5B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3BB66" w14:textId="4B067905" w:rsidR="00CD399F" w:rsidRPr="007E07F8" w:rsidRDefault="00CD399F" w:rsidP="00CD399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1,056,000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F8E84F" w14:textId="525DA00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38,600,960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DF4F7A3" w14:textId="6CD176B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CD195B" w14:textId="3AC38D6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37,544,960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529CAF" w14:textId="21985E3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032A50A8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9578DD" w14:textId="6DE16B54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AA209" w14:textId="7BDF72B8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253,011,475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6EE64" w14:textId="4640EAC3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431DD" w14:textId="437B26A9" w:rsidR="00CD399F" w:rsidRPr="007E07F8" w:rsidRDefault="00CD399F" w:rsidP="00CD399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253,011,475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D9ECB0" w14:textId="668709D8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301,780,591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A59EA04" w14:textId="6591854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735946" w14:textId="1AB1C3A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48,769,116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34804A" w14:textId="6D6219BF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31C2010F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64F23C" w14:textId="55A09BA3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D99EE" w14:textId="0D7F9250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253,011,475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6F76D" w14:textId="721CAF39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ECF1F" w14:textId="517B0555" w:rsidR="00CD399F" w:rsidRPr="007E07F8" w:rsidRDefault="00CD399F" w:rsidP="00CD399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253,011,475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DC8B07" w14:textId="77886FCF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301,780,591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1CE548F" w14:textId="4836418C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8EDF4E" w14:textId="647D8088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48,769,116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19A454" w14:textId="6782AB1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2679D271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AF6E6B" w14:textId="7746DFC4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BF422" w14:textId="7503543E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253,011,475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1A088" w14:textId="1BC3B9E6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855A0" w14:textId="3EBF6B45" w:rsidR="00CD399F" w:rsidRPr="007E07F8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253,011,475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B9BB41" w14:textId="5083112E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301,780,591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51AE9D" w14:textId="4F36E6C1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A49C92" w14:textId="083F5A2D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48,769,116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175737" w14:textId="1AE9C6F4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7CED4BA2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8AFD76" w14:textId="3868F061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A6B7D" w14:textId="2CDA8033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A6929" w14:textId="5574E3FE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1200F" w14:textId="005B5B59" w:rsidR="00CD399F" w:rsidRPr="000E7836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47DB4F" w14:textId="4BCC112A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AB522D7" w14:textId="6EBB5C1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067456" w14:textId="24C7B7F1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A9E61A" w14:textId="15824A5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7D66E4FA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7B7E0A" w14:textId="1A0C53F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F0699" w14:textId="65FCD901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CE192" w14:textId="301DEBC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6442E" w14:textId="06EA36A4" w:rsidR="00CD399F" w:rsidRPr="007E07F8" w:rsidRDefault="00CD399F" w:rsidP="00CD399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A25DA6" w14:textId="623ED7C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CEF77FA" w14:textId="1FE952A7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DAA762" w14:textId="55148438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0E7836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54344B" w14:textId="4269F0CC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7C4CE90C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6B52D0" w14:textId="076108D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4E97B" w14:textId="309C0887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DC728" w14:textId="6CFFEB45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E4192" w14:textId="30F1BA2B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C64824" w14:textId="447FC017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CA7F91" w14:textId="73F8FC3B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8CCC7E" w14:textId="31F1676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8DF06A" w14:textId="67E7975D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33F388CE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9569B2" w14:textId="1517EF8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4A0B6" w14:textId="524BAD42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65828" w14:textId="3C4299D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E1E7" w14:textId="62139C6C" w:rsidR="00CD399F" w:rsidRPr="007E07F8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A73FEC" w14:textId="2564CF9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554,662,552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4C14E0" w14:textId="277CFDCB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C9D4E7" w14:textId="01212D17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F981C0" w14:textId="70CB84BF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CD399F" w:rsidRPr="000E7836" w14:paraId="2D5F0DB9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59125E" w14:textId="4AB098D6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27950" w14:textId="73E41BF0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4D1C0" w14:textId="1110A9FF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F6480" w14:textId="47564D04" w:rsidR="00CD399F" w:rsidRPr="000E7836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FF73B7" w14:textId="54D560D4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3,979,773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071EED" w14:textId="18F07EB5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3A5612" w14:textId="5D39A97D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3,979,773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04C0A4" w14:textId="77777777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1025E557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9F6FBB" w14:textId="0828020C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E2B47" w14:textId="01E32D7A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F3489" w14:textId="03544DC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F3B45" w14:textId="5437B3F0" w:rsidR="00CD399F" w:rsidRPr="000E7836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019531" w14:textId="77FEF252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3,979,773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9C54B73" w14:textId="0AA31AD2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EC3BAA" w14:textId="2E48947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3,979,773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B9CE23" w14:textId="77777777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222DED6E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0853AB" w14:textId="3174C9EA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E927F" w14:textId="6872D552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707FF" w14:textId="186E974A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AB720" w14:textId="65AEA5F5" w:rsidR="00CD399F" w:rsidRPr="00673692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A01945" w14:textId="78218B0E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3,979,773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4F65352" w14:textId="39E09D3C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E72FCD" w14:textId="78FCD817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3,979,773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21C275" w14:textId="46974C98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0E7836" w14:paraId="7E83F44A" w14:textId="77777777" w:rsidTr="00CD39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68563B" w14:textId="16FAEDA2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C1085F" w14:textId="337B1C52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6B16C7" w14:textId="14FA3FAC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55AA47" w14:textId="5F6960B4" w:rsidR="00CD399F" w:rsidRPr="00673692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26BC5" w14:textId="68AFD492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783,437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9D0F5B" w14:textId="3C7AD68E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2BEAC" w14:textId="4F85E68B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783,437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99132" w14:textId="5EEA3DFB" w:rsidR="00CD399F" w:rsidRPr="000E7836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</w:tbl>
    <w:p w14:paraId="4FC99ED6" w14:textId="3E7156B1" w:rsidR="006D64A1" w:rsidRPr="002D1032" w:rsidRDefault="00057128" w:rsidP="006D64A1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lastRenderedPageBreak/>
        <w:t>貳</w:t>
      </w:r>
      <w:r w:rsidR="006D64A1" w:rsidRPr="002D1032">
        <w:rPr>
          <w:rFonts w:hint="eastAsia"/>
          <w:u w:val="single"/>
        </w:rPr>
        <w:t>、中華民國</w:t>
      </w:r>
      <w:r w:rsidR="006D64A1">
        <w:rPr>
          <w:rFonts w:ascii="標楷體" w:hAnsi="標楷體" w:hint="eastAsia"/>
          <w:u w:val="single"/>
        </w:rPr>
        <w:t>113</w:t>
      </w:r>
      <w:r w:rsidR="006D64A1" w:rsidRPr="002D1032">
        <w:rPr>
          <w:rFonts w:hint="eastAsia"/>
          <w:u w:val="single"/>
        </w:rPr>
        <w:t>年度</w:t>
      </w:r>
      <w:r w:rsidR="006D64A1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6D64A1" w14:paraId="72386DF0" w14:textId="77777777" w:rsidTr="00B43D29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6D64A1" w14:paraId="49415E23" w14:textId="77777777" w:rsidTr="00B43D29">
              <w:tc>
                <w:tcPr>
                  <w:tcW w:w="534" w:type="dxa"/>
                  <w:hideMark/>
                </w:tcPr>
                <w:p w14:paraId="04DF61D8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08B956BE" w14:textId="77777777" w:rsidR="006D64A1" w:rsidRDefault="006D64A1" w:rsidP="00B43D29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6D64A1" w14:paraId="06F89EA6" w14:textId="77777777" w:rsidTr="00B43D29">
              <w:tc>
                <w:tcPr>
                  <w:tcW w:w="534" w:type="dxa"/>
                  <w:hideMark/>
                </w:tcPr>
                <w:p w14:paraId="6BC53782" w14:textId="77777777" w:rsidR="006D64A1" w:rsidRDefault="006D64A1" w:rsidP="00B43D2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07EF6B6B" w14:textId="77777777" w:rsidR="006D64A1" w:rsidRDefault="006D64A1" w:rsidP="00B43D29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0AEAF151" w14:textId="77777777" w:rsidR="006D64A1" w:rsidRDefault="006D64A1" w:rsidP="00B43D29">
            <w:pPr>
              <w:pStyle w:val="afa"/>
              <w:ind w:leftChars="0" w:left="0" w:right="72"/>
            </w:pPr>
          </w:p>
        </w:tc>
      </w:tr>
      <w:tr w:rsidR="006D64A1" w14:paraId="21236AAE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14:paraId="79DE9542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14:paraId="6B10F597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14:paraId="04AAA25D" w14:textId="77777777" w:rsidR="006D64A1" w:rsidRPr="002D1032" w:rsidRDefault="006D64A1" w:rsidP="00B43D29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6D64A1" w14:paraId="1EAD4F3D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14:paraId="66C06515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14:paraId="7DF2C897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14:paraId="6606539F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14:paraId="1BC2E3E3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6D64A1" w14:paraId="2F485359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14:paraId="79C58D7B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14:paraId="2AD19BF9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14:paraId="465975B3" w14:textId="77777777" w:rsidR="006D64A1" w:rsidRPr="002D1032" w:rsidRDefault="006D64A1" w:rsidP="00B43D29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14:paraId="7105307C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14:paraId="6F220ACB" w14:textId="77777777" w:rsidR="006D64A1" w:rsidRPr="002D1032" w:rsidRDefault="006D64A1" w:rsidP="00B43D29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0804F06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14:paraId="408867FB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C09CE9E" w14:textId="77777777" w:rsidR="006D64A1" w:rsidRPr="002D1032" w:rsidRDefault="006D64A1" w:rsidP="00B43D29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CD399F" w:rsidRPr="008E1780" w14:paraId="5CF6F9E5" w14:textId="77777777" w:rsidTr="00673231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1CEB8084" w14:textId="0893ED71" w:rsidR="00CD399F" w:rsidRPr="008E1780" w:rsidRDefault="002630D0" w:rsidP="00CD399F">
            <w:pPr>
              <w:pStyle w:val="36"/>
              <w:jc w:val="center"/>
              <w:rPr>
                <w:noProof/>
              </w:rPr>
            </w:pPr>
            <w:r w:rsidRPr="008E1780">
              <w:rPr>
                <w:noProof/>
              </w:rPr>
              <w:t>16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11AE0B8B" w14:textId="19B92C3C" w:rsidR="00CD399F" w:rsidRPr="000D5CD7" w:rsidRDefault="000D5CD7" w:rsidP="00CD399F">
            <w:pPr>
              <w:pStyle w:val="36"/>
              <w:jc w:val="center"/>
              <w:rPr>
                <w:b w:val="0"/>
                <w:bCs w:val="0"/>
              </w:rPr>
            </w:pPr>
            <w:r w:rsidRPr="000D5CD7">
              <w:rPr>
                <w:b w:val="0"/>
                <w:bCs w:val="0"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5CFD80D4" w14:textId="4A3373CE" w:rsidR="00CD399F" w:rsidRPr="008E1780" w:rsidRDefault="00CD399F" w:rsidP="00CD399F">
            <w:pPr>
              <w:pStyle w:val="36"/>
              <w:jc w:val="center"/>
            </w:pPr>
            <w:r w:rsidRPr="008E1780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4441ABD" w14:textId="32EE9242" w:rsidR="00CD399F" w:rsidRPr="00AC6CFD" w:rsidRDefault="00CD399F" w:rsidP="000D5CD7">
            <w:pPr>
              <w:pStyle w:val="1-31"/>
              <w:ind w:leftChars="200" w:left="480" w:firstLineChars="0" w:firstLine="0"/>
              <w:rPr>
                <w:b/>
                <w:sz w:val="20"/>
              </w:rPr>
            </w:pPr>
            <w:r w:rsidRPr="008E1780">
              <w:rPr>
                <w:rFonts w:hint="eastAsia"/>
                <w:noProof/>
              </w:rPr>
              <w:t>林業發展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43C27058" w14:textId="056DC173" w:rsidR="00CD399F" w:rsidRPr="008E1780" w:rsidRDefault="00CD399F" w:rsidP="00CD399F">
            <w:pPr>
              <w:pStyle w:val="44"/>
              <w:rPr>
                <w:b/>
              </w:rPr>
            </w:pPr>
            <w:r w:rsidRPr="008E1780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155CB5D7" w14:textId="5EA31997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0B8B2BA" w14:textId="32199444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3,196,336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8AD5732" w14:textId="1A59C973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8E1780" w14:paraId="00C40FE8" w14:textId="77777777" w:rsidTr="00673231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09DDB324" w14:textId="12B71283" w:rsidR="00CD399F" w:rsidRPr="008E1780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  <w:r w:rsidRPr="008E1780">
              <w:rPr>
                <w:noProof/>
              </w:rPr>
              <w:t>17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192E239A" w14:textId="2270327A" w:rsidR="00CD399F" w:rsidRPr="008E1780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1A189547" w14:textId="77777777" w:rsidR="00CD399F" w:rsidRPr="008E1780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3C237F76" w14:textId="144DDD1F" w:rsidR="00CD399F" w:rsidRPr="000D5CD7" w:rsidRDefault="00CD399F" w:rsidP="000D5CD7">
            <w:pPr>
              <w:pStyle w:val="1-31"/>
              <w:ind w:firstLineChars="0" w:firstLine="0"/>
              <w:rPr>
                <w:b/>
                <w:noProof/>
                <w:sz w:val="20"/>
              </w:rPr>
            </w:pPr>
            <w:r w:rsidRPr="00AC6CFD">
              <w:rPr>
                <w:rFonts w:hint="eastAsia"/>
                <w:b/>
                <w:noProof/>
                <w:sz w:val="20"/>
              </w:rPr>
              <w:t>衛生福利部主管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8DDB453" w14:textId="77777777" w:rsidR="00CD399F" w:rsidRPr="008E1780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2C5BA18E" w14:textId="0A28A437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251906A" w14:textId="54307D10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E1E0575" w14:textId="633AB9A9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8E1780" w14:paraId="58CCD1E2" w14:textId="77777777" w:rsidTr="00673231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2F60697A" w14:textId="77777777" w:rsidR="00CD399F" w:rsidRPr="008E1780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20BB2897" w14:textId="5EF162FB" w:rsidR="00CD399F" w:rsidRPr="008E1780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  <w:r w:rsidRPr="008E1780">
              <w:rPr>
                <w:b w:val="0"/>
                <w:noProof/>
              </w:rPr>
              <w:t>6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710F655" w14:textId="77777777" w:rsidR="00CD399F" w:rsidRPr="008E1780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70C6EDAC" w14:textId="6D6F282C" w:rsidR="00CD399F" w:rsidRPr="008E1780" w:rsidRDefault="00CD399F" w:rsidP="00CD399F">
            <w:pPr>
              <w:pStyle w:val="1-31"/>
              <w:ind w:leftChars="100" w:left="240" w:firstLineChars="0" w:firstLine="0"/>
              <w:rPr>
                <w:noProof/>
              </w:rPr>
            </w:pPr>
            <w:r w:rsidRPr="008E1780">
              <w:rPr>
                <w:rFonts w:hint="eastAsia"/>
                <w:noProof/>
              </w:rPr>
              <w:t>社會及家庭署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1A98D4AD" w14:textId="77777777" w:rsidR="00CD399F" w:rsidRPr="008E1780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7423A79E" w14:textId="5C651CE3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6E25023" w14:textId="2E1228E0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3290C63" w14:textId="09B6EF3F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8E1780" w14:paraId="011B4559" w14:textId="77777777" w:rsidTr="00673231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7CA2E5CF" w14:textId="77777777" w:rsidR="00CD399F" w:rsidRPr="008E1780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10572EB0" w14:textId="77777777" w:rsidR="00CD399F" w:rsidRPr="008E1780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BA6D7F2" w14:textId="2A6B96ED" w:rsidR="00CD399F" w:rsidRPr="008E1780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14:paraId="4AB76017" w14:textId="4A04FD82" w:rsidR="00CD399F" w:rsidRPr="008E1780" w:rsidRDefault="00CD399F" w:rsidP="00CD399F">
            <w:pPr>
              <w:pStyle w:val="1-31"/>
              <w:ind w:leftChars="100" w:left="240" w:firstLineChars="0" w:firstLine="0"/>
            </w:pPr>
            <w:r w:rsidRPr="008E1780">
              <w:rPr>
                <w:rFonts w:hint="eastAsia"/>
                <w:noProof/>
              </w:rPr>
              <w:t>福利服務支出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7EE31E3" w14:textId="0FCF13C3" w:rsidR="00CD399F" w:rsidRPr="008E1780" w:rsidRDefault="00CD399F" w:rsidP="00CD39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07FCC203" w14:textId="3C7E31DA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6AB99FA" w14:textId="504B58ED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03EB7BC" w14:textId="759F690A" w:rsidR="00CD399F" w:rsidRPr="008E178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8E178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CD399F" w:rsidRPr="008E1780" w14:paraId="389B117D" w14:textId="77777777" w:rsidTr="00673231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297" w:type="dxa"/>
            <w:shd w:val="clear" w:color="auto" w:fill="auto"/>
            <w:vAlign w:val="center"/>
          </w:tcPr>
          <w:p w14:paraId="4680E5BB" w14:textId="77777777" w:rsidR="00CD399F" w:rsidRPr="008E1780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14:paraId="59FA0349" w14:textId="77777777" w:rsidR="00CD399F" w:rsidRPr="008E1780" w:rsidRDefault="00CD399F" w:rsidP="00CD39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75CE4E1" w14:textId="7F8DA8E1" w:rsidR="00CD399F" w:rsidRPr="005B2420" w:rsidRDefault="00CD399F" w:rsidP="00CD399F">
            <w:pPr>
              <w:pStyle w:val="36"/>
              <w:jc w:val="center"/>
              <w:rPr>
                <w:b w:val="0"/>
                <w:noProof/>
              </w:rPr>
            </w:pPr>
            <w:r w:rsidRPr="005B2420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1C57203" w14:textId="7894B081" w:rsidR="00CD399F" w:rsidRPr="005B2420" w:rsidRDefault="00CD399F" w:rsidP="000D5CD7">
            <w:pPr>
              <w:pStyle w:val="1-31"/>
              <w:ind w:leftChars="200" w:left="480" w:firstLineChars="0" w:firstLine="0"/>
              <w:rPr>
                <w:noProof/>
              </w:rPr>
            </w:pPr>
            <w:r w:rsidRPr="005B2420">
              <w:rPr>
                <w:rFonts w:hint="eastAsia"/>
                <w:noProof/>
              </w:rPr>
              <w:t>社會福利服務業務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EB3DAF8" w14:textId="7B442CEF" w:rsidR="00CD399F" w:rsidRPr="005B2420" w:rsidRDefault="00CD399F" w:rsidP="00CD399F">
            <w:pPr>
              <w:pStyle w:val="44"/>
              <w:rPr>
                <w:noProof/>
              </w:rPr>
            </w:pPr>
            <w:r w:rsidRPr="005B2420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14E43BEE" w14:textId="017CD892" w:rsidR="00CD399F" w:rsidRPr="005B242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5B242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2DBD927" w14:textId="2D8D0360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266FC8" w14:textId="15C74568" w:rsidR="00CD399F" w:rsidRPr="005B2420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5B2420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34F492AD" w14:textId="77777777" w:rsidR="00BE0F27" w:rsidRPr="003868AF" w:rsidRDefault="00BE0F27" w:rsidP="00BE0F27">
      <w:pPr>
        <w:pStyle w:val="ab"/>
        <w:spacing w:afterLines="50" w:after="180" w:line="240" w:lineRule="auto"/>
        <w:jc w:val="right"/>
        <w:rPr>
          <w:sz w:val="24"/>
          <w:szCs w:val="24"/>
          <w:u w:val="single"/>
        </w:rPr>
      </w:pPr>
    </w:p>
    <w:p w14:paraId="43115913" w14:textId="5F64B159" w:rsidR="00BE0F27" w:rsidRPr="00AE5982" w:rsidRDefault="00BE0F27" w:rsidP="00953553">
      <w:pPr>
        <w:pStyle w:val="ab"/>
        <w:spacing w:beforeLines="80" w:before="288" w:afterLines="50" w:after="180" w:line="240" w:lineRule="auto"/>
        <w:jc w:val="right"/>
        <w:rPr>
          <w:rFonts w:ascii="標楷體" w:hAnsi="標楷體"/>
          <w:u w:val="single"/>
        </w:rPr>
      </w:pPr>
      <w:r w:rsidRPr="00AE5982">
        <w:rPr>
          <w:rFonts w:ascii="標楷體" w:hAnsi="標楷體" w:hint="eastAsia"/>
          <w:u w:val="single"/>
        </w:rPr>
        <w:t>參</w:t>
      </w:r>
      <w:r w:rsidRPr="00AE5982">
        <w:rPr>
          <w:rFonts w:ascii="標楷體" w:hAnsi="標楷體"/>
          <w:u w:val="single"/>
        </w:rPr>
        <w:t>、</w:t>
      </w:r>
      <w:r w:rsidRPr="00AE5982">
        <w:rPr>
          <w:rFonts w:ascii="標楷體" w:hAnsi="標楷體" w:hint="eastAsia"/>
          <w:u w:val="single"/>
        </w:rPr>
        <w:t>中華民國113年度中央政府總決算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8"/>
        <w:gridCol w:w="376"/>
        <w:gridCol w:w="157"/>
        <w:gridCol w:w="106"/>
        <w:gridCol w:w="274"/>
        <w:gridCol w:w="263"/>
        <w:gridCol w:w="79"/>
        <w:gridCol w:w="1786"/>
        <w:gridCol w:w="2221"/>
        <w:gridCol w:w="1287"/>
        <w:gridCol w:w="1286"/>
        <w:gridCol w:w="1288"/>
        <w:gridCol w:w="1288"/>
      </w:tblGrid>
      <w:tr w:rsidR="00673231" w14:paraId="1B4FB3B3" w14:textId="77777777" w:rsidTr="00673231">
        <w:trPr>
          <w:gridAfter w:val="6"/>
          <w:wAfter w:w="9156" w:type="dxa"/>
        </w:trPr>
        <w:tc>
          <w:tcPr>
            <w:tcW w:w="611" w:type="dxa"/>
            <w:gridSpan w:val="3"/>
            <w:hideMark/>
          </w:tcPr>
          <w:p w14:paraId="5518A855" w14:textId="77777777" w:rsidR="00673231" w:rsidRDefault="00673231" w:rsidP="00185500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gridSpan w:val="4"/>
            <w:vMerge w:val="restart"/>
            <w:vAlign w:val="center"/>
            <w:hideMark/>
          </w:tcPr>
          <w:p w14:paraId="2DFE9966" w14:textId="77777777" w:rsidR="00673231" w:rsidRDefault="00673231" w:rsidP="00185500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</w:tr>
      <w:tr w:rsidR="00673231" w14:paraId="3B742FB8" w14:textId="77777777" w:rsidTr="00673231">
        <w:trPr>
          <w:gridAfter w:val="6"/>
          <w:wAfter w:w="9156" w:type="dxa"/>
        </w:trPr>
        <w:tc>
          <w:tcPr>
            <w:tcW w:w="611" w:type="dxa"/>
            <w:gridSpan w:val="3"/>
            <w:hideMark/>
          </w:tcPr>
          <w:p w14:paraId="5BADA51B" w14:textId="77777777" w:rsidR="00673231" w:rsidRDefault="00673231" w:rsidP="00185500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FA3D6CC" w14:textId="77777777" w:rsidR="00673231" w:rsidRDefault="00673231" w:rsidP="00185500">
            <w:pPr>
              <w:widowControl/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673231" w14:paraId="654C1A92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hRule="exact" w:val="284"/>
        </w:trPr>
        <w:tc>
          <w:tcPr>
            <w:tcW w:w="3041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35776FD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科目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BD3F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修正內容</w:t>
            </w:r>
          </w:p>
        </w:tc>
        <w:tc>
          <w:tcPr>
            <w:tcW w:w="514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504F6" w14:textId="77777777" w:rsidR="00673231" w:rsidRPr="006A5D71" w:rsidRDefault="00673231" w:rsidP="00185500">
            <w:pPr>
              <w:pStyle w:val="afa"/>
              <w:ind w:left="72" w:right="72"/>
              <w:jc w:val="left"/>
            </w:pPr>
            <w:r w:rsidRPr="006A5D71">
              <w:rPr>
                <w:rFonts w:hint="eastAsia"/>
              </w:rPr>
              <w:t>修</w:t>
            </w:r>
          </w:p>
        </w:tc>
      </w:tr>
      <w:tr w:rsidR="00673231" w14:paraId="328B240D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hRule="exact" w:val="284"/>
        </w:trPr>
        <w:tc>
          <w:tcPr>
            <w:tcW w:w="3041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3A43EA3" w14:textId="77777777" w:rsidR="00673231" w:rsidRPr="00D24139" w:rsidRDefault="00673231" w:rsidP="00185500">
            <w:pPr>
              <w:pStyle w:val="afa"/>
              <w:ind w:left="72" w:right="72"/>
            </w:pPr>
          </w:p>
        </w:tc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14:paraId="3F03C6C3" w14:textId="77777777" w:rsidR="00673231" w:rsidRPr="00D24139" w:rsidRDefault="00673231" w:rsidP="00185500">
            <w:pPr>
              <w:pStyle w:val="afa"/>
              <w:ind w:left="72" w:right="72"/>
            </w:pPr>
          </w:p>
        </w:tc>
        <w:tc>
          <w:tcPr>
            <w:tcW w:w="5149" w:type="dxa"/>
            <w:gridSpan w:val="4"/>
            <w:tcBorders>
              <w:bottom w:val="single" w:sz="4" w:space="0" w:color="auto"/>
            </w:tcBorders>
            <w:vAlign w:val="center"/>
          </w:tcPr>
          <w:p w14:paraId="0EECEEA0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減免</w:t>
            </w:r>
            <w:r w:rsidRPr="00FB1BAA">
              <w:rPr>
                <w:rFonts w:hint="eastAsia"/>
              </w:rPr>
              <w:t>（註銷）</w:t>
            </w:r>
            <w:r w:rsidRPr="006A5D71">
              <w:rPr>
                <w:rFonts w:hint="eastAsia"/>
              </w:rPr>
              <w:t>數</w:t>
            </w:r>
          </w:p>
        </w:tc>
      </w:tr>
      <w:tr w:rsidR="00673231" w14:paraId="5576F1B9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hRule="exact" w:val="295"/>
        </w:trPr>
        <w:tc>
          <w:tcPr>
            <w:tcW w:w="376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EF2DBD8" w14:textId="77777777" w:rsidR="00673231" w:rsidRPr="00924BD3" w:rsidRDefault="00673231" w:rsidP="00185500">
            <w:pPr>
              <w:pStyle w:val="afa"/>
              <w:ind w:leftChars="0" w:left="0" w:rightChars="0" w:right="0"/>
              <w:jc w:val="center"/>
              <w:rPr>
                <w:spacing w:val="-16"/>
                <w:w w:val="90"/>
              </w:rPr>
            </w:pPr>
            <w:r w:rsidRPr="00924BD3">
              <w:rPr>
                <w:rFonts w:hint="eastAsia"/>
                <w:spacing w:val="-16"/>
                <w:w w:val="90"/>
              </w:rPr>
              <w:t>年度</w:t>
            </w:r>
            <w:r w:rsidRPr="00924BD3">
              <w:rPr>
                <w:rFonts w:hint="eastAsia"/>
                <w:spacing w:val="-16"/>
                <w:w w:val="90"/>
              </w:rPr>
              <w:t xml:space="preserve">   </w:t>
            </w:r>
          </w:p>
        </w:tc>
        <w:tc>
          <w:tcPr>
            <w:tcW w:w="263" w:type="dxa"/>
            <w:gridSpan w:val="2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5E8AE21" w14:textId="77777777" w:rsidR="00673231" w:rsidRPr="006A5D71" w:rsidRDefault="00673231" w:rsidP="00185500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款</w:t>
            </w:r>
          </w:p>
        </w:tc>
        <w:tc>
          <w:tcPr>
            <w:tcW w:w="274" w:type="dxa"/>
            <w:vMerge w:val="restart"/>
            <w:tcBorders>
              <w:bottom w:val="single" w:sz="4" w:space="0" w:color="auto"/>
            </w:tcBorders>
            <w:vAlign w:val="center"/>
          </w:tcPr>
          <w:p w14:paraId="2A6D1ED4" w14:textId="77777777" w:rsidR="00673231" w:rsidRPr="006A5D71" w:rsidRDefault="00673231" w:rsidP="00185500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項</w:t>
            </w:r>
          </w:p>
        </w:tc>
        <w:tc>
          <w:tcPr>
            <w:tcW w:w="263" w:type="dxa"/>
            <w:vMerge w:val="restart"/>
            <w:tcBorders>
              <w:bottom w:val="single" w:sz="4" w:space="0" w:color="auto"/>
            </w:tcBorders>
            <w:vAlign w:val="center"/>
          </w:tcPr>
          <w:p w14:paraId="374461A4" w14:textId="77777777" w:rsidR="00673231" w:rsidRPr="006A5D71" w:rsidRDefault="00673231" w:rsidP="00185500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目</w:t>
            </w:r>
          </w:p>
        </w:tc>
        <w:tc>
          <w:tcPr>
            <w:tcW w:w="1865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5629403" w14:textId="77777777" w:rsidR="00673231" w:rsidRPr="006A5D71" w:rsidRDefault="00673231" w:rsidP="00185500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名稱</w:t>
            </w:r>
          </w:p>
        </w:tc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14:paraId="41D52336" w14:textId="77777777" w:rsidR="00673231" w:rsidRPr="00D24139" w:rsidRDefault="00673231" w:rsidP="00185500">
            <w:pPr>
              <w:pStyle w:val="afa"/>
              <w:ind w:left="72" w:right="72"/>
            </w:pPr>
          </w:p>
        </w:tc>
        <w:tc>
          <w:tcPr>
            <w:tcW w:w="257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4AC94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應付數</w:t>
            </w:r>
          </w:p>
        </w:tc>
        <w:tc>
          <w:tcPr>
            <w:tcW w:w="257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4D7B10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保留數</w:t>
            </w:r>
          </w:p>
        </w:tc>
      </w:tr>
      <w:tr w:rsidR="00673231" w14:paraId="1B5DDCB3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hRule="exact" w:val="284"/>
        </w:trPr>
        <w:tc>
          <w:tcPr>
            <w:tcW w:w="37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F242909" w14:textId="77777777" w:rsidR="00673231" w:rsidRPr="00D24139" w:rsidRDefault="00673231" w:rsidP="00185500">
            <w:pPr>
              <w:pStyle w:val="afa"/>
              <w:ind w:leftChars="0" w:left="0" w:rightChars="0" w:right="0"/>
            </w:pPr>
          </w:p>
        </w:tc>
        <w:tc>
          <w:tcPr>
            <w:tcW w:w="263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9472E83" w14:textId="77777777" w:rsidR="00673231" w:rsidRPr="00D24139" w:rsidRDefault="00673231" w:rsidP="00185500">
            <w:pPr>
              <w:pStyle w:val="afa"/>
              <w:ind w:leftChars="0" w:left="0" w:rightChars="0" w:right="0"/>
            </w:pPr>
          </w:p>
        </w:tc>
        <w:tc>
          <w:tcPr>
            <w:tcW w:w="274" w:type="dxa"/>
            <w:vMerge/>
            <w:tcBorders>
              <w:bottom w:val="single" w:sz="4" w:space="0" w:color="auto"/>
            </w:tcBorders>
            <w:vAlign w:val="center"/>
          </w:tcPr>
          <w:p w14:paraId="7AD0352C" w14:textId="77777777" w:rsidR="00673231" w:rsidRPr="00D24139" w:rsidRDefault="00673231" w:rsidP="00185500">
            <w:pPr>
              <w:pStyle w:val="afa"/>
              <w:ind w:leftChars="0" w:left="0" w:rightChars="0" w:right="0"/>
            </w:pPr>
          </w:p>
        </w:tc>
        <w:tc>
          <w:tcPr>
            <w:tcW w:w="263" w:type="dxa"/>
            <w:vMerge/>
            <w:tcBorders>
              <w:bottom w:val="single" w:sz="4" w:space="0" w:color="auto"/>
            </w:tcBorders>
            <w:vAlign w:val="center"/>
          </w:tcPr>
          <w:p w14:paraId="2094D42B" w14:textId="77777777" w:rsidR="00673231" w:rsidRPr="00D24139" w:rsidRDefault="00673231" w:rsidP="00185500">
            <w:pPr>
              <w:pStyle w:val="afa"/>
              <w:ind w:leftChars="0" w:left="0" w:rightChars="0" w:right="0"/>
            </w:pPr>
          </w:p>
        </w:tc>
        <w:tc>
          <w:tcPr>
            <w:tcW w:w="186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89C40C7" w14:textId="77777777" w:rsidR="00673231" w:rsidRPr="00D24139" w:rsidRDefault="00673231" w:rsidP="00185500">
            <w:pPr>
              <w:pStyle w:val="afa"/>
              <w:ind w:leftChars="0" w:left="0" w:rightChars="0" w:right="0"/>
            </w:pPr>
          </w:p>
        </w:tc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14:paraId="6D6DCCE2" w14:textId="77777777" w:rsidR="00673231" w:rsidRPr="00D24139" w:rsidRDefault="00673231" w:rsidP="00185500">
            <w:pPr>
              <w:pStyle w:val="afa"/>
              <w:ind w:left="72" w:right="72"/>
            </w:pPr>
          </w:p>
        </w:tc>
        <w:tc>
          <w:tcPr>
            <w:tcW w:w="12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59FBF4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23913D" w14:textId="77777777" w:rsidR="00673231" w:rsidRPr="006A5D71" w:rsidRDefault="00673231" w:rsidP="00185500">
            <w:pPr>
              <w:pStyle w:val="afa"/>
              <w:ind w:leftChars="0" w:left="0" w:rightChars="0" w:right="0"/>
            </w:pPr>
            <w:r w:rsidRPr="006A5D71">
              <w:rPr>
                <w:rFonts w:hint="eastAsia"/>
              </w:rPr>
              <w:t>減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87A395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9B5D7A" w14:textId="77777777" w:rsidR="00673231" w:rsidRPr="006A5D71" w:rsidRDefault="00673231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減</w:t>
            </w:r>
          </w:p>
        </w:tc>
      </w:tr>
      <w:tr w:rsidR="00673231" w14:paraId="4FE846DE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val="964"/>
        </w:trPr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E88E86" w14:textId="77777777" w:rsidR="00673231" w:rsidRPr="00D5415F" w:rsidRDefault="00673231" w:rsidP="00185500">
            <w:pPr>
              <w:pStyle w:val="36"/>
              <w:ind w:firstLine="480"/>
              <w:jc w:val="center"/>
              <w:rPr>
                <w:b w:val="0"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B0A02B" w14:textId="77777777" w:rsidR="00673231" w:rsidRPr="00D5415F" w:rsidRDefault="00673231" w:rsidP="00185500">
            <w:pPr>
              <w:pStyle w:val="36"/>
              <w:ind w:firstLine="480"/>
              <w:jc w:val="center"/>
              <w:rPr>
                <w:b w:val="0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D6445" w14:textId="77777777" w:rsidR="00673231" w:rsidRPr="00D5415F" w:rsidRDefault="00673231" w:rsidP="00185500">
            <w:pPr>
              <w:pStyle w:val="36"/>
              <w:ind w:firstLine="480"/>
              <w:jc w:val="center"/>
              <w:rPr>
                <w:szCs w:val="1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C6BF5" w14:textId="77777777" w:rsidR="00673231" w:rsidRPr="00D5415F" w:rsidRDefault="00673231" w:rsidP="00185500">
            <w:pPr>
              <w:pStyle w:val="36"/>
              <w:ind w:firstLine="480"/>
              <w:jc w:val="center"/>
              <w:rPr>
                <w:szCs w:val="18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65505" w14:textId="77777777" w:rsidR="00673231" w:rsidRPr="002B7A72" w:rsidRDefault="00673231" w:rsidP="00185500">
            <w:pPr>
              <w:pStyle w:val="1-1"/>
              <w:spacing w:before="90" w:after="90" w:line="240" w:lineRule="exact"/>
              <w:ind w:leftChars="100" w:left="240" w:rightChars="100" w:right="240"/>
            </w:pPr>
            <w:r w:rsidRPr="002B7A72">
              <w:rPr>
                <w:rFonts w:hint="eastAsia"/>
                <w:noProof/>
              </w:rPr>
              <w:t>合計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87CF1" w14:textId="77777777" w:rsidR="00673231" w:rsidRPr="002B7A72" w:rsidRDefault="00673231" w:rsidP="00185500">
            <w:pPr>
              <w:pStyle w:val="44"/>
              <w:spacing w:line="240" w:lineRule="exact"/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DFCCC" w14:textId="77777777" w:rsidR="00673231" w:rsidRPr="00D5415F" w:rsidRDefault="00673231" w:rsidP="00185500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7F061" w14:textId="77777777" w:rsidR="00673231" w:rsidRPr="00D5415F" w:rsidRDefault="00673231" w:rsidP="00185500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A403" w14:textId="77777777" w:rsidR="00673231" w:rsidRPr="00D5415F" w:rsidRDefault="00673231" w:rsidP="00185500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9DAB5" w14:textId="77777777" w:rsidR="00673231" w:rsidRPr="00D5415F" w:rsidRDefault="00673231" w:rsidP="00185500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73231" w14:paraId="23CAB60E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val="964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F388D2" w14:textId="77777777" w:rsidR="00673231" w:rsidRPr="00A8522B" w:rsidRDefault="00673231" w:rsidP="00185500">
            <w:pPr>
              <w:jc w:val="center"/>
              <w:rPr>
                <w:rFonts w:ascii="細明體" w:eastAsia="標楷體"/>
                <w:b/>
                <w:w w:val="90"/>
                <w:sz w:val="20"/>
              </w:rPr>
            </w:pPr>
            <w:r w:rsidRPr="00A8522B">
              <w:rPr>
                <w:rFonts w:ascii="細明體" w:eastAsia="標楷體"/>
                <w:b/>
                <w:noProof/>
                <w:w w:val="90"/>
                <w:sz w:val="20"/>
              </w:rPr>
              <w:t>1</w:t>
            </w:r>
            <w:r w:rsidRPr="00A8522B">
              <w:rPr>
                <w:rFonts w:ascii="細明體" w:eastAsia="標楷體" w:hint="eastAsia"/>
                <w:b/>
                <w:noProof/>
                <w:w w:val="90"/>
                <w:sz w:val="20"/>
              </w:rPr>
              <w:t>11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48F6B" w14:textId="77777777" w:rsidR="00673231" w:rsidRPr="00A8522B" w:rsidRDefault="00673231" w:rsidP="00185500">
            <w:pPr>
              <w:jc w:val="center"/>
              <w:rPr>
                <w:rFonts w:ascii="細明體" w:eastAsia="標楷體"/>
                <w:b/>
                <w:bCs/>
                <w:w w:val="90"/>
                <w:sz w:val="20"/>
              </w:rPr>
            </w:pPr>
            <w:r w:rsidRPr="00A8522B">
              <w:rPr>
                <w:rFonts w:ascii="細明體" w:eastAsia="標楷體" w:hint="eastAsia"/>
                <w:b/>
                <w:bCs/>
                <w:w w:val="90"/>
                <w:sz w:val="20"/>
              </w:rPr>
              <w:t>9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EDF61" w14:textId="77777777" w:rsidR="00673231" w:rsidRPr="00A8522B" w:rsidRDefault="00673231" w:rsidP="00185500">
            <w:pPr>
              <w:jc w:val="center"/>
              <w:rPr>
                <w:rFonts w:ascii="細明體" w:eastAsia="標楷體"/>
                <w:b/>
                <w:w w:val="90"/>
                <w:sz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C481B" w14:textId="77777777" w:rsidR="00673231" w:rsidRPr="00A8522B" w:rsidRDefault="00673231" w:rsidP="00185500">
            <w:pPr>
              <w:jc w:val="center"/>
              <w:rPr>
                <w:rFonts w:ascii="細明體" w:eastAsia="標楷體"/>
                <w:b/>
                <w:w w:val="90"/>
                <w:sz w:val="20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712AC" w14:textId="77777777" w:rsidR="00673231" w:rsidRPr="00A8522B" w:rsidRDefault="00673231" w:rsidP="00185500">
            <w:pPr>
              <w:pStyle w:val="1-1"/>
              <w:spacing w:before="90" w:after="90"/>
              <w:ind w:leftChars="-1" w:left="-1" w:hanging="1"/>
            </w:pPr>
            <w:r w:rsidRPr="00A8522B">
              <w:rPr>
                <w:rFonts w:hint="eastAsia"/>
                <w:noProof/>
              </w:rPr>
              <w:t>國防部主管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4024F" w14:textId="77777777" w:rsidR="00673231" w:rsidRPr="002B7A72" w:rsidRDefault="00673231" w:rsidP="00185500">
            <w:pPr>
              <w:pStyle w:val="44"/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988E2" w14:textId="77777777" w:rsidR="00673231" w:rsidRPr="00D5415F" w:rsidRDefault="00673231" w:rsidP="00185500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5446E" w14:textId="77777777" w:rsidR="00673231" w:rsidRPr="00D5415F" w:rsidRDefault="00673231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133D" w14:textId="77777777" w:rsidR="00673231" w:rsidRPr="00D5415F" w:rsidRDefault="00673231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1FEDA" w14:textId="77777777" w:rsidR="00673231" w:rsidRPr="00D5415F" w:rsidRDefault="00673231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73231" w14:paraId="3C1655D1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val="964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70E27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A6CA8E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58201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  <w:r w:rsidRPr="00A8522B">
              <w:rPr>
                <w:rFonts w:ascii="細明體" w:eastAsia="標楷體" w:hint="eastAsia"/>
                <w:w w:val="90"/>
                <w:sz w:val="20"/>
              </w:rPr>
              <w:t>2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920B9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95A89" w14:textId="77777777" w:rsidR="00673231" w:rsidRPr="00A8522B" w:rsidRDefault="00673231" w:rsidP="00185500">
            <w:pPr>
              <w:pStyle w:val="1-31"/>
              <w:ind w:firstLine="200"/>
              <w:rPr>
                <w:sz w:val="20"/>
              </w:rPr>
            </w:pPr>
            <w:r w:rsidRPr="00A8522B">
              <w:rPr>
                <w:rFonts w:hint="eastAsia"/>
                <w:noProof/>
                <w:sz w:val="20"/>
              </w:rPr>
              <w:t>國防部所屬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300E0" w14:textId="77777777" w:rsidR="00673231" w:rsidRDefault="00673231" w:rsidP="00185500">
            <w:pPr>
              <w:pStyle w:val="44"/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579AD" w14:textId="77777777" w:rsidR="00673231" w:rsidRPr="00A8522B" w:rsidRDefault="00673231" w:rsidP="00185500">
            <w:pPr>
              <w:spacing w:line="240" w:lineRule="exact"/>
              <w:jc w:val="right"/>
              <w:rPr>
                <w:rFonts w:ascii="細明體" w:eastAsia="標楷體"/>
                <w:bCs/>
                <w:w w:val="90"/>
                <w:sz w:val="18"/>
                <w:szCs w:val="18"/>
              </w:rPr>
            </w:pPr>
            <w:r w:rsidRPr="00A8522B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9B5B2" w14:textId="77777777" w:rsidR="00673231" w:rsidRPr="00D5415F" w:rsidRDefault="00673231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C2AF4" w14:textId="77777777" w:rsidR="00673231" w:rsidRPr="00D5415F" w:rsidRDefault="00673231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8C2CF" w14:textId="77777777" w:rsidR="00673231" w:rsidRPr="00D5415F" w:rsidRDefault="00673231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673231" w14:paraId="3D7D6727" w14:textId="77777777" w:rsidTr="006E68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8" w:type="dxa"/>
          <w:trHeight w:val="964"/>
        </w:trPr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70BDE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F0E6E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5014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D8FF" w14:textId="77777777" w:rsidR="00673231" w:rsidRPr="00A8522B" w:rsidRDefault="00673231" w:rsidP="00185500">
            <w:pPr>
              <w:jc w:val="center"/>
              <w:rPr>
                <w:rFonts w:ascii="細明體" w:eastAsia="標楷體"/>
                <w:w w:val="90"/>
                <w:sz w:val="20"/>
              </w:rPr>
            </w:pPr>
            <w:r w:rsidRPr="00A8522B">
              <w:rPr>
                <w:rFonts w:ascii="細明體" w:eastAsia="標楷體" w:hint="eastAsia"/>
                <w:w w:val="90"/>
                <w:sz w:val="20"/>
              </w:rPr>
              <w:t>4</w:t>
            </w:r>
          </w:p>
        </w:tc>
        <w:tc>
          <w:tcPr>
            <w:tcW w:w="18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7E49" w14:textId="77777777" w:rsidR="00673231" w:rsidRPr="00A8522B" w:rsidRDefault="00673231" w:rsidP="00185500">
            <w:pPr>
              <w:pStyle w:val="1-32"/>
              <w:ind w:leftChars="148" w:left="355" w:firstLineChars="8" w:firstLine="16"/>
              <w:rPr>
                <w:sz w:val="20"/>
              </w:rPr>
            </w:pPr>
            <w:r w:rsidRPr="00A8522B">
              <w:rPr>
                <w:rFonts w:hint="eastAsia"/>
                <w:noProof/>
                <w:sz w:val="20"/>
              </w:rPr>
              <w:t>後勤及通資業務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9395" w14:textId="77777777" w:rsidR="00673231" w:rsidRPr="003F1B6C" w:rsidRDefault="00673231" w:rsidP="00185500">
            <w:pPr>
              <w:pStyle w:val="44"/>
            </w:pPr>
            <w:r w:rsidRPr="00B0071D">
              <w:rPr>
                <w:rFonts w:hint="eastAsia"/>
                <w:noProof/>
              </w:rPr>
              <w:t>已執行完竣仍認列保留數</w:t>
            </w:r>
            <w:r w:rsidRPr="003F1B6C">
              <w:rPr>
                <w:rFonts w:hint="eastAsia"/>
                <w:noProof/>
              </w:rPr>
              <w:t>。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8589" w14:textId="77777777" w:rsidR="00673231" w:rsidRPr="00A8522B" w:rsidRDefault="00673231" w:rsidP="00185500">
            <w:pPr>
              <w:spacing w:line="240" w:lineRule="exact"/>
              <w:jc w:val="right"/>
              <w:rPr>
                <w:rFonts w:ascii="細明體" w:eastAsia="標楷體"/>
                <w:bCs/>
                <w:w w:val="90"/>
                <w:sz w:val="18"/>
                <w:szCs w:val="18"/>
              </w:rPr>
            </w:pPr>
            <w:r w:rsidRPr="00A8522B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9A69" w14:textId="77777777" w:rsidR="00673231" w:rsidRPr="00D5415F" w:rsidRDefault="00673231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661E" w14:textId="77777777" w:rsidR="00673231" w:rsidRPr="00D5415F" w:rsidRDefault="00673231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5AAD" w14:textId="77777777" w:rsidR="00673231" w:rsidRPr="00D5415F" w:rsidRDefault="00673231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1375043B" w14:textId="04BF3767" w:rsidR="006D64A1" w:rsidRPr="002D1032" w:rsidRDefault="006D64A1" w:rsidP="006D64A1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歲出決算修正數明細表</w:t>
      </w:r>
      <w:r w:rsidR="004567A7" w:rsidRPr="004567A7">
        <w:rPr>
          <w:rFonts w:hint="eastAsia"/>
          <w:b w:val="0"/>
          <w:bCs/>
          <w:sz w:val="24"/>
          <w:szCs w:val="24"/>
        </w:rPr>
        <w:t>（續）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6D64A1" w14:paraId="680CFCA0" w14:textId="77777777" w:rsidTr="00B43D29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B300069" w14:textId="77777777" w:rsidR="006D64A1" w:rsidRDefault="006D64A1" w:rsidP="00B43D29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14:paraId="4B8C7FBB" w14:textId="77777777" w:rsidR="006D64A1" w:rsidRDefault="006D64A1" w:rsidP="00B43D29">
            <w:pPr>
              <w:pStyle w:val="af4"/>
              <w:ind w:left="120" w:rightChars="-4" w:right="-10"/>
            </w:pPr>
            <w:r>
              <w:rPr>
                <w:rFonts w:hint="eastAsia"/>
              </w:rPr>
              <w:t>單位：新臺幣元</w:t>
            </w:r>
          </w:p>
        </w:tc>
      </w:tr>
      <w:tr w:rsidR="006D64A1" w14:paraId="7B4C4016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14:paraId="55448235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43FD4D" w14:textId="77777777" w:rsidR="006D64A1" w:rsidRPr="0053752D" w:rsidRDefault="006D64A1" w:rsidP="00B43D29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B5948D8" w14:textId="77777777" w:rsidR="006D64A1" w:rsidRPr="00AA374B" w:rsidRDefault="006D64A1" w:rsidP="005B10D4">
            <w:pPr>
              <w:pStyle w:val="afa"/>
              <w:ind w:left="72" w:rightChars="2" w:right="5"/>
            </w:pPr>
            <w:r w:rsidRPr="00AA374B">
              <w:rPr>
                <w:rFonts w:hint="eastAsia"/>
              </w:rPr>
              <w:t>備註</w:t>
            </w:r>
          </w:p>
        </w:tc>
      </w:tr>
      <w:tr w:rsidR="006D64A1" w14:paraId="04BBBD7E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14:paraId="37437FFB" w14:textId="77777777" w:rsidR="006D64A1" w:rsidRPr="00AA374B" w:rsidRDefault="006D64A1" w:rsidP="00B43D29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14:paraId="3391A0EB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4D71DF3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A4F786" w14:textId="77777777" w:rsidR="006D64A1" w:rsidRPr="00AA374B" w:rsidRDefault="006D64A1" w:rsidP="00B43D29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B8C073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6D64A1" w14:paraId="7A7E64FD" w14:textId="77777777" w:rsidTr="00B43D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14:paraId="316149B7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7C55D220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036B12B9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3DB9ED18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0C979CD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527D45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9CAB11" w14:textId="77777777" w:rsidR="006D64A1" w:rsidRPr="00AA374B" w:rsidRDefault="006D64A1" w:rsidP="00B43D29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C5B6D57" w14:textId="77777777" w:rsidR="006D64A1" w:rsidRPr="00AA374B" w:rsidRDefault="006D64A1" w:rsidP="00B43D29">
            <w:pPr>
              <w:pStyle w:val="afa"/>
              <w:ind w:left="72" w:right="72"/>
            </w:pPr>
          </w:p>
        </w:tc>
      </w:tr>
      <w:tr w:rsidR="00CD399F" w:rsidRPr="00673692" w14:paraId="6CC51953" w14:textId="77777777" w:rsidTr="00673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56DDE6" w14:textId="586A8A81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B90E2" w14:textId="0A505CD8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1D6C9" w14:textId="4806861D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9CF0F" w14:textId="3D53D07D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E95DD3" w14:textId="53722FF7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3,196,336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AC1264A" w14:textId="5EA6E76D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E6DF64" w14:textId="4409327D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3,196,336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14D891" w14:textId="2FE2C2D9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CD399F" w:rsidRPr="00673692" w14:paraId="59511359" w14:textId="77777777" w:rsidTr="00673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697F82" w14:textId="2D0D90CD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D8FE4" w14:textId="7C78D499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60CB9" w14:textId="4280E067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2E874" w14:textId="652D9BC5" w:rsidR="00CD399F" w:rsidRPr="00673692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4C7C6A" w14:textId="21BDB1EE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34DB2EB" w14:textId="055FB761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D5B4FD" w14:textId="440AB564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  <w:t>229,593,950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8D4306" w14:textId="77777777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673692" w14:paraId="1B479189" w14:textId="77777777" w:rsidTr="00673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8BC7FE" w14:textId="69DD9D29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4442D" w14:textId="75E313F2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83136" w14:textId="238113E4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C4CDAA" w14:textId="29E4D7BD" w:rsidR="00CD399F" w:rsidRPr="00673692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12E5EC" w14:textId="4B353331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00B6F9E" w14:textId="52F9CE38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C5D4EA" w14:textId="54691801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861103" w14:textId="77777777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673692" w14:paraId="2E30D7FB" w14:textId="77777777" w:rsidTr="00673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6012D4" w14:textId="5ECABA26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F0C27" w14:textId="22543134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23CC4" w14:textId="12F052DD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1E3C6" w14:textId="28A799E4" w:rsidR="00CD399F" w:rsidRPr="00673692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2C0218" w14:textId="40C77CBF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8591110" w14:textId="400978B7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673692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F04B16" w14:textId="4668C957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7D4E47" w14:textId="565A799E" w:rsidR="00CD399F" w:rsidRPr="00673692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CD399F" w:rsidRPr="00673692" w14:paraId="01794020" w14:textId="77777777" w:rsidTr="006732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3812CFB" w14:textId="3D00E5AC" w:rsidR="00CD399F" w:rsidRPr="00F03767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F03767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A75D5F" w14:textId="6677D3DE" w:rsidR="00CD399F" w:rsidRPr="00F03767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F03767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B5C43B" w14:textId="1E07EA6E" w:rsidR="00CD399F" w:rsidRPr="00F03767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F03767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35C02F" w14:textId="30B93E53" w:rsidR="00CD399F" w:rsidRPr="00F03767" w:rsidRDefault="00CD399F" w:rsidP="00CD39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F03767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A01E" w14:textId="4D98D11D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7D7EF5" w14:textId="7A9B3301" w:rsidR="00CD399F" w:rsidRPr="00F03767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F03767">
              <w:rPr>
                <w:rFonts w:ascii="細明體" w:eastAsia="細明體" w:hAnsi="細明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7C519A" w14:textId="2F0095AA" w:rsidR="00CD399F" w:rsidRPr="007E07F8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細明體" w:hAnsi="細明體"/>
                <w:noProof/>
                <w:spacing w:val="-3"/>
                <w:w w:val="90"/>
                <w:sz w:val="18"/>
                <w:szCs w:val="18"/>
              </w:rPr>
              <w:t>229,593,950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33731" w14:textId="447A6E9A" w:rsidR="00CD399F" w:rsidRPr="00F03767" w:rsidRDefault="00CD399F" w:rsidP="00CD39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</w:pPr>
            <w:r w:rsidRPr="00F03767">
              <w:rPr>
                <w:rFonts w:ascii="細明體" w:eastAsia="細明體" w:hAnsi="細明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</w:tbl>
    <w:p w14:paraId="18085685" w14:textId="77777777" w:rsidR="00E532C4" w:rsidRPr="003868AF" w:rsidRDefault="00E532C4" w:rsidP="00E532C4">
      <w:pPr>
        <w:pStyle w:val="ab"/>
        <w:spacing w:afterLines="50" w:after="180" w:line="240" w:lineRule="auto"/>
        <w:jc w:val="right"/>
        <w:rPr>
          <w:sz w:val="24"/>
          <w:szCs w:val="24"/>
          <w:u w:val="single"/>
        </w:rPr>
      </w:pPr>
    </w:p>
    <w:p w14:paraId="7E9E1A90" w14:textId="77777777" w:rsidR="00E532C4" w:rsidRPr="00E532C4" w:rsidRDefault="00E532C4" w:rsidP="00953553">
      <w:pPr>
        <w:pStyle w:val="ab"/>
        <w:spacing w:beforeLines="80" w:before="288" w:afterLines="50" w:after="180" w:line="240" w:lineRule="auto"/>
        <w:jc w:val="left"/>
        <w:rPr>
          <w:u w:val="single"/>
        </w:rPr>
      </w:pPr>
      <w:r>
        <w:rPr>
          <w:rFonts w:hint="eastAsia"/>
          <w:u w:val="single"/>
        </w:rPr>
        <w:t>以</w:t>
      </w:r>
      <w:r w:rsidRPr="00E532C4">
        <w:rPr>
          <w:rFonts w:hint="eastAsia"/>
          <w:u w:val="single"/>
        </w:rPr>
        <w:t>前年度歲出轉入數決算修正數明細表</w:t>
      </w:r>
    </w:p>
    <w:tbl>
      <w:tblPr>
        <w:tblW w:w="10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1"/>
        <w:gridCol w:w="835"/>
        <w:gridCol w:w="952"/>
        <w:gridCol w:w="953"/>
        <w:gridCol w:w="994"/>
        <w:gridCol w:w="999"/>
        <w:gridCol w:w="994"/>
        <w:gridCol w:w="1065"/>
        <w:gridCol w:w="1029"/>
        <w:gridCol w:w="1029"/>
        <w:gridCol w:w="812"/>
      </w:tblGrid>
      <w:tr w:rsidR="006E6859" w14:paraId="46B9051C" w14:textId="77777777" w:rsidTr="006E6859">
        <w:trPr>
          <w:trHeight w:hRule="exact" w:val="482"/>
          <w:jc w:val="center"/>
        </w:trPr>
        <w:tc>
          <w:tcPr>
            <w:tcW w:w="1049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15365" w14:textId="77777777" w:rsidR="006E6859" w:rsidRPr="003B369D" w:rsidRDefault="006E6859" w:rsidP="00FC5CB5">
            <w:pPr>
              <w:pStyle w:val="af4"/>
              <w:spacing w:before="72" w:after="72" w:line="400" w:lineRule="exact"/>
              <w:ind w:rightChars="-4" w:right="-10" w:firstLine="561"/>
            </w:pPr>
            <w:r w:rsidRPr="003B369D">
              <w:rPr>
                <w:rFonts w:hint="eastAsia"/>
              </w:rPr>
              <w:t>單位</w:t>
            </w:r>
            <w:r w:rsidRPr="003B369D">
              <w:t>：</w:t>
            </w:r>
            <w:r w:rsidRPr="003B369D">
              <w:rPr>
                <w:rFonts w:hint="eastAsia"/>
              </w:rPr>
              <w:t>新臺幣元</w:t>
            </w:r>
          </w:p>
        </w:tc>
      </w:tr>
      <w:tr w:rsidR="006E6859" w14:paraId="4CB078EB" w14:textId="77777777" w:rsidTr="00185500">
        <w:trPr>
          <w:trHeight w:hRule="exact" w:val="289"/>
          <w:jc w:val="center"/>
        </w:trPr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05DE96" w14:textId="77777777" w:rsidR="006E6859" w:rsidRDefault="006E6859" w:rsidP="00185500">
            <w:pPr>
              <w:pStyle w:val="afa"/>
              <w:wordWrap w:val="0"/>
              <w:ind w:left="72" w:rightChars="29" w:right="70" w:firstLine="462"/>
              <w:jc w:val="right"/>
            </w:pPr>
            <w:r>
              <w:rPr>
                <w:rFonts w:hint="eastAsia"/>
              </w:rPr>
              <w:t>正</w:t>
            </w: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數</w:t>
            </w:r>
          </w:p>
        </w:tc>
        <w:tc>
          <w:tcPr>
            <w:tcW w:w="207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338EB0C" w14:textId="77777777" w:rsidR="006E6859" w:rsidRPr="000F217E" w:rsidRDefault="006E6859" w:rsidP="00185500">
            <w:pPr>
              <w:jc w:val="distribute"/>
              <w:rPr>
                <w:rFonts w:eastAsia="標楷體"/>
                <w:b/>
                <w:sz w:val="20"/>
              </w:rPr>
            </w:pPr>
            <w:r w:rsidRPr="00186F5C">
              <w:rPr>
                <w:rFonts w:eastAsia="標楷體" w:hint="eastAsia"/>
                <w:b/>
                <w:sz w:val="20"/>
              </w:rPr>
              <w:t>應繳回國庫數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99DFAEF" w14:textId="77777777" w:rsidR="006E6859" w:rsidRPr="00FC5CB5" w:rsidRDefault="006E6859" w:rsidP="00FC5CB5">
            <w:pPr>
              <w:pStyle w:val="afa"/>
              <w:ind w:left="72" w:rightChars="2" w:right="5"/>
            </w:pPr>
            <w:r w:rsidRPr="00FC5CB5">
              <w:rPr>
                <w:rFonts w:hint="eastAsia"/>
              </w:rPr>
              <w:t>備註</w:t>
            </w:r>
          </w:p>
        </w:tc>
      </w:tr>
      <w:tr w:rsidR="006E6859" w:rsidRPr="00FC5CB5" w14:paraId="39DF2511" w14:textId="77777777" w:rsidTr="00185500">
        <w:trPr>
          <w:trHeight w:hRule="exact" w:val="284"/>
          <w:jc w:val="center"/>
        </w:trPr>
        <w:tc>
          <w:tcPr>
            <w:tcW w:w="359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B9DE6" w14:textId="77777777" w:rsidR="006E6859" w:rsidRDefault="006E6859" w:rsidP="00185500">
            <w:pPr>
              <w:pStyle w:val="afa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400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541D2" w14:textId="77777777" w:rsidR="006E6859" w:rsidRDefault="006E6859" w:rsidP="00185500">
            <w:pPr>
              <w:pStyle w:val="afa"/>
              <w:ind w:left="72" w:right="72"/>
            </w:pPr>
            <w:r>
              <w:rPr>
                <w:rFonts w:hint="eastAsia"/>
              </w:rPr>
              <w:t>未結清數</w:t>
            </w:r>
          </w:p>
        </w:tc>
        <w:tc>
          <w:tcPr>
            <w:tcW w:w="2072" w:type="dxa"/>
            <w:gridSpan w:val="2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A3AD0C8" w14:textId="77777777" w:rsidR="006E6859" w:rsidRDefault="006E6859" w:rsidP="00185500">
            <w:pPr>
              <w:pStyle w:val="afa"/>
              <w:ind w:left="72" w:right="72"/>
            </w:pPr>
          </w:p>
        </w:tc>
        <w:tc>
          <w:tcPr>
            <w:tcW w:w="81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D686B09" w14:textId="77777777" w:rsidR="006E6859" w:rsidRDefault="006E6859" w:rsidP="00FC5CB5">
            <w:pPr>
              <w:pStyle w:val="afa"/>
              <w:ind w:left="72" w:rightChars="2" w:right="5"/>
            </w:pPr>
          </w:p>
        </w:tc>
      </w:tr>
      <w:tr w:rsidR="006E6859" w:rsidRPr="00FC5CB5" w14:paraId="10667C86" w14:textId="77777777" w:rsidTr="00D002A5">
        <w:trPr>
          <w:trHeight w:hRule="exact" w:val="284"/>
          <w:jc w:val="center"/>
        </w:trPr>
        <w:tc>
          <w:tcPr>
            <w:tcW w:w="16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DCD20" w14:textId="77777777" w:rsidR="006E6859" w:rsidRDefault="006E6859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應付數</w:t>
            </w:r>
          </w:p>
        </w:tc>
        <w:tc>
          <w:tcPr>
            <w:tcW w:w="19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1733" w14:textId="77777777" w:rsidR="006E6859" w:rsidRDefault="006E6859" w:rsidP="00185500">
            <w:pPr>
              <w:pStyle w:val="afa"/>
              <w:ind w:left="72" w:right="72"/>
            </w:pPr>
            <w:r>
              <w:rPr>
                <w:rFonts w:ascii="標楷體" w:hint="eastAsia"/>
              </w:rPr>
              <w:t>保留數</w:t>
            </w:r>
          </w:p>
        </w:tc>
        <w:tc>
          <w:tcPr>
            <w:tcW w:w="20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B973" w14:textId="77777777" w:rsidR="006E6859" w:rsidRDefault="006E6859" w:rsidP="00185500">
            <w:pPr>
              <w:pStyle w:val="afa"/>
              <w:ind w:left="72" w:right="72"/>
            </w:pPr>
            <w:r>
              <w:rPr>
                <w:rFonts w:ascii="標楷體" w:hint="eastAsia"/>
              </w:rPr>
              <w:t>應付數</w:t>
            </w:r>
          </w:p>
        </w:tc>
        <w:tc>
          <w:tcPr>
            <w:tcW w:w="207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3033EB" w14:textId="77777777" w:rsidR="006E6859" w:rsidRDefault="006E6859" w:rsidP="00185500">
            <w:pPr>
              <w:pStyle w:val="afa"/>
              <w:ind w:left="72" w:right="72"/>
            </w:pPr>
            <w:r>
              <w:rPr>
                <w:rFonts w:ascii="標楷體" w:hint="eastAsia"/>
              </w:rPr>
              <w:t>保留數</w:t>
            </w:r>
          </w:p>
        </w:tc>
        <w:tc>
          <w:tcPr>
            <w:tcW w:w="2072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A4473B9" w14:textId="77777777" w:rsidR="006E6859" w:rsidRDefault="006E6859" w:rsidP="00185500">
            <w:pPr>
              <w:pStyle w:val="afa"/>
              <w:ind w:left="72" w:right="72"/>
            </w:pPr>
          </w:p>
        </w:tc>
        <w:tc>
          <w:tcPr>
            <w:tcW w:w="81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F184045" w14:textId="77777777" w:rsidR="006E6859" w:rsidRDefault="006E6859" w:rsidP="00FC5CB5">
            <w:pPr>
              <w:pStyle w:val="afa"/>
              <w:ind w:left="72" w:rightChars="2" w:right="5"/>
            </w:pPr>
          </w:p>
        </w:tc>
      </w:tr>
      <w:tr w:rsidR="006E6859" w14:paraId="171DEDB1" w14:textId="77777777" w:rsidTr="00185500">
        <w:trPr>
          <w:trHeight w:hRule="exact" w:val="284"/>
          <w:jc w:val="center"/>
        </w:trPr>
        <w:tc>
          <w:tcPr>
            <w:tcW w:w="83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D1E8" w14:textId="77777777" w:rsidR="006E6859" w:rsidRPr="006A5D71" w:rsidRDefault="006E6859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9815" w14:textId="77777777" w:rsidR="006E6859" w:rsidRPr="006A5D71" w:rsidRDefault="006E6859" w:rsidP="00185500">
            <w:pPr>
              <w:pStyle w:val="afa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F90" w14:textId="77777777" w:rsidR="006E6859" w:rsidRPr="006A5D71" w:rsidRDefault="006E6859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3A4D" w14:textId="77777777" w:rsidR="006E6859" w:rsidRPr="006A5D71" w:rsidRDefault="006E6859" w:rsidP="00185500">
            <w:pPr>
              <w:pStyle w:val="afa"/>
              <w:ind w:left="72" w:right="72"/>
            </w:pPr>
            <w:r w:rsidRPr="006A5D71">
              <w:rPr>
                <w:rFonts w:hint="eastAsia"/>
              </w:rPr>
              <w:t>減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5E49" w14:textId="77777777" w:rsidR="006E6859" w:rsidRDefault="006E6859" w:rsidP="00185500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增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E6D9" w14:textId="77777777" w:rsidR="006E6859" w:rsidRDefault="006E6859" w:rsidP="00185500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減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BB84" w14:textId="77777777" w:rsidR="006E6859" w:rsidRDefault="006E6859" w:rsidP="00185500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增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2A8FE" w14:textId="77777777" w:rsidR="006E6859" w:rsidRDefault="006E6859" w:rsidP="00185500">
            <w:pPr>
              <w:pStyle w:val="afa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減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03A5" w14:textId="77777777" w:rsidR="006E6859" w:rsidRDefault="006E6859" w:rsidP="00185500">
            <w:pPr>
              <w:pStyle w:val="afa"/>
              <w:ind w:leftChars="10" w:left="24" w:rightChars="10" w:right="24"/>
            </w:pPr>
            <w:r>
              <w:rPr>
                <w:rFonts w:hint="eastAsia"/>
              </w:rPr>
              <w:t>剔除數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AB5F1" w14:textId="77777777" w:rsidR="006E6859" w:rsidRDefault="006E6859" w:rsidP="00185500">
            <w:pPr>
              <w:pStyle w:val="afa"/>
              <w:ind w:left="72" w:right="72"/>
            </w:pPr>
            <w:r>
              <w:rPr>
                <w:rFonts w:hint="eastAsia"/>
              </w:rPr>
              <w:t>減列數</w:t>
            </w:r>
          </w:p>
        </w:tc>
        <w:tc>
          <w:tcPr>
            <w:tcW w:w="818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D12D90F" w14:textId="77777777" w:rsidR="006E6859" w:rsidRDefault="006E6859" w:rsidP="00185500">
            <w:pPr>
              <w:pStyle w:val="afa"/>
              <w:ind w:left="72" w:right="72"/>
              <w:jc w:val="both"/>
            </w:pPr>
          </w:p>
        </w:tc>
      </w:tr>
      <w:tr w:rsidR="006E6859" w14:paraId="223CFCD8" w14:textId="77777777" w:rsidTr="006E6859">
        <w:trPr>
          <w:trHeight w:val="964"/>
          <w:jc w:val="center"/>
        </w:trPr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345F96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43F7D9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8317F" w14:textId="77777777" w:rsidR="006E6859" w:rsidRPr="007E07F8" w:rsidRDefault="006E6859" w:rsidP="00185500">
            <w:pPr>
              <w:jc w:val="right"/>
              <w:rPr>
                <w:rFonts w:ascii="細明體" w:eastAsia="標楷體"/>
                <w:b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標楷體"/>
                <w:b/>
                <w:noProof/>
                <w:spacing w:val="-3"/>
                <w:w w:val="90"/>
                <w:sz w:val="18"/>
                <w:szCs w:val="18"/>
              </w:rPr>
              <w:t>1,636,385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FC408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03A27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3BC71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0FF76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C25257E" w14:textId="77777777" w:rsidR="006E6859" w:rsidRPr="007E07F8" w:rsidRDefault="006E6859" w:rsidP="00185500">
            <w:pPr>
              <w:jc w:val="right"/>
              <w:rPr>
                <w:rFonts w:ascii="細明體" w:eastAsia="標楷體"/>
                <w:b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標楷體"/>
                <w:b/>
                <w:noProof/>
                <w:spacing w:val="-3"/>
                <w:w w:val="90"/>
                <w:sz w:val="18"/>
                <w:szCs w:val="18"/>
              </w:rPr>
              <w:t>1,636,385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81BFB2A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47F2A10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D7D7D4F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</w:tr>
      <w:tr w:rsidR="006E6859" w14:paraId="27CB27DE" w14:textId="77777777" w:rsidTr="006E6859">
        <w:trPr>
          <w:trHeight w:val="964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CA657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46101B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48DA3" w14:textId="77777777" w:rsidR="006E6859" w:rsidRPr="007E07F8" w:rsidRDefault="006E6859" w:rsidP="00185500">
            <w:pPr>
              <w:jc w:val="right"/>
              <w:rPr>
                <w:rFonts w:ascii="細明體" w:eastAsia="標楷體"/>
                <w:b/>
                <w:noProof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標楷體"/>
                <w:b/>
                <w:noProof/>
                <w:spacing w:val="-3"/>
                <w:w w:val="90"/>
                <w:sz w:val="18"/>
                <w:szCs w:val="18"/>
              </w:rPr>
              <w:t>1,636,385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A780A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BD89A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12B91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1262E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80277A6" w14:textId="77777777" w:rsidR="006E6859" w:rsidRPr="007E07F8" w:rsidRDefault="006E6859" w:rsidP="00185500">
            <w:pPr>
              <w:jc w:val="right"/>
              <w:rPr>
                <w:rFonts w:ascii="細明體" w:eastAsia="標楷體"/>
                <w:b/>
                <w:spacing w:val="-3"/>
                <w:w w:val="90"/>
                <w:sz w:val="18"/>
                <w:szCs w:val="18"/>
              </w:rPr>
            </w:pPr>
            <w:r w:rsidRPr="007E07F8">
              <w:rPr>
                <w:rFonts w:ascii="細明體" w:eastAsia="標楷體"/>
                <w:b/>
                <w:noProof/>
                <w:spacing w:val="-3"/>
                <w:w w:val="90"/>
                <w:sz w:val="18"/>
                <w:szCs w:val="18"/>
              </w:rPr>
              <w:t>1,636,385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1B4D2FB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10E9917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1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813B9C8" w14:textId="77777777" w:rsidR="006E6859" w:rsidRPr="00D5415F" w:rsidRDefault="006E6859" w:rsidP="00185500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</w:tr>
      <w:tr w:rsidR="006E6859" w14:paraId="0C1B2316" w14:textId="77777777" w:rsidTr="006E6859">
        <w:trPr>
          <w:trHeight w:val="964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52D04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CC33A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A5A91" w14:textId="77777777" w:rsidR="006E6859" w:rsidRPr="00D5415F" w:rsidRDefault="006E6859" w:rsidP="00185500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FB626A">
              <w:rPr>
                <w:rFonts w:ascii="細明體" w:eastAsia="標楷體"/>
                <w:noProof/>
                <w:w w:val="90"/>
                <w:sz w:val="18"/>
                <w:szCs w:val="18"/>
              </w:rPr>
              <w:t>1,636,385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145FE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6E887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37948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8AC3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70818E2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FB626A">
              <w:rPr>
                <w:rFonts w:ascii="細明體" w:eastAsia="標楷體"/>
                <w:noProof/>
                <w:w w:val="90"/>
                <w:sz w:val="18"/>
                <w:szCs w:val="18"/>
              </w:rPr>
              <w:t>1,636,385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CAF58DC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DF0F58E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1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00933F5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</w:tr>
      <w:tr w:rsidR="006E6859" w14:paraId="743BC870" w14:textId="77777777" w:rsidTr="006E6859">
        <w:trPr>
          <w:trHeight w:val="964"/>
          <w:jc w:val="center"/>
        </w:trPr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B7BF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C910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713B" w14:textId="77777777" w:rsidR="006E6859" w:rsidRPr="00D5415F" w:rsidRDefault="006E6859" w:rsidP="00185500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FB626A">
              <w:rPr>
                <w:rFonts w:ascii="細明體" w:eastAsia="標楷體"/>
                <w:noProof/>
                <w:w w:val="90"/>
                <w:sz w:val="18"/>
                <w:szCs w:val="18"/>
              </w:rPr>
              <w:t>1,636,385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F63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C03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5373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666E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F42FC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FB626A">
              <w:rPr>
                <w:rFonts w:ascii="細明體" w:eastAsia="標楷體"/>
                <w:noProof/>
                <w:w w:val="90"/>
                <w:sz w:val="18"/>
                <w:szCs w:val="18"/>
              </w:rPr>
              <w:t>1,636,385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C979CA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5215B8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1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C181DCA" w14:textId="77777777" w:rsidR="006E6859" w:rsidRPr="00D5415F" w:rsidRDefault="006E6859" w:rsidP="00185500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標楷體" w:eastAsia="標楷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</w:tbl>
    <w:p w14:paraId="6568A2FC" w14:textId="77777777" w:rsidR="00440626" w:rsidRPr="00A07887" w:rsidRDefault="00440626" w:rsidP="00A07887">
      <w:pPr>
        <w:pStyle w:val="ab"/>
        <w:spacing w:afterLines="50" w:after="180" w:line="240" w:lineRule="auto"/>
        <w:rPr>
          <w:sz w:val="2"/>
          <w:szCs w:val="2"/>
        </w:rPr>
      </w:pPr>
    </w:p>
    <w:sectPr w:rsidR="00440626" w:rsidRPr="00A07887" w:rsidSect="004F30F4">
      <w:headerReference w:type="default" r:id="rId7"/>
      <w:footerReference w:type="even" r:id="rId8"/>
      <w:footerReference w:type="default" r:id="rId9"/>
      <w:pgSz w:w="11907" w:h="16840" w:code="9"/>
      <w:pgMar w:top="1418" w:right="851" w:bottom="1418" w:left="567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F5ECF" w14:textId="77777777" w:rsidR="006D64A1" w:rsidRDefault="006D64A1">
      <w:r>
        <w:separator/>
      </w:r>
    </w:p>
  </w:endnote>
  <w:endnote w:type="continuationSeparator" w:id="0">
    <w:p w14:paraId="3A6A30C3" w14:textId="77777777" w:rsidR="006D64A1" w:rsidRDefault="006D6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E319" w14:textId="4855A895" w:rsidR="00B218D4" w:rsidRPr="00B24300" w:rsidRDefault="00443A32" w:rsidP="00407D2C">
    <w:pPr>
      <w:pStyle w:val="a5"/>
      <w:jc w:val="center"/>
      <w:rPr>
        <w:rFonts w:ascii="標楷體" w:eastAsia="標楷體" w:hAnsi="標楷體"/>
      </w:rPr>
    </w:pPr>
    <w:proofErr w:type="gramStart"/>
    <w:r>
      <w:rPr>
        <w:rFonts w:ascii="標楷體" w:eastAsia="標楷體" w:hAnsi="標楷體" w:hint="eastAsia"/>
      </w:rPr>
      <w:t>戊</w:t>
    </w:r>
    <w:proofErr w:type="gramEnd"/>
    <w:r w:rsidR="000A6EF2" w:rsidRPr="007848C9">
      <w:rPr>
        <w:rFonts w:ascii="標楷體" w:eastAsia="標楷體" w:hAnsi="標楷體" w:hint="eastAsia"/>
      </w:rPr>
      <w:t>－</w:t>
    </w:r>
    <w:r w:rsidR="00B218D4" w:rsidRPr="00B24300">
      <w:rPr>
        <w:rStyle w:val="a8"/>
        <w:rFonts w:ascii="標楷體" w:eastAsia="標楷體" w:hAnsi="標楷體"/>
      </w:rPr>
      <w:fldChar w:fldCharType="begin"/>
    </w:r>
    <w:r w:rsidR="00B218D4" w:rsidRPr="00B24300">
      <w:rPr>
        <w:rStyle w:val="a8"/>
        <w:rFonts w:ascii="標楷體" w:eastAsia="標楷體" w:hAnsi="標楷體"/>
      </w:rPr>
      <w:instrText xml:space="preserve"> PAGE </w:instrText>
    </w:r>
    <w:r w:rsidR="00B218D4" w:rsidRPr="00B24300">
      <w:rPr>
        <w:rStyle w:val="a8"/>
        <w:rFonts w:ascii="標楷體" w:eastAsia="標楷體" w:hAnsi="標楷體"/>
      </w:rPr>
      <w:fldChar w:fldCharType="separate"/>
    </w:r>
    <w:r w:rsidR="005C63E4">
      <w:rPr>
        <w:rStyle w:val="a8"/>
        <w:rFonts w:ascii="標楷體" w:eastAsia="標楷體" w:hAnsi="標楷體"/>
        <w:noProof/>
      </w:rPr>
      <w:t>68</w:t>
    </w:r>
    <w:r w:rsidR="00B218D4"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7E32" w14:textId="289C6B3C" w:rsidR="00B218D4" w:rsidRDefault="00443A32" w:rsidP="00044E3F">
    <w:pPr>
      <w:pStyle w:val="a5"/>
      <w:jc w:val="center"/>
    </w:pPr>
    <w:proofErr w:type="gramStart"/>
    <w:r>
      <w:rPr>
        <w:rFonts w:ascii="標楷體" w:eastAsia="標楷體" w:hAnsi="標楷體" w:hint="eastAsia"/>
      </w:rPr>
      <w:t>戊</w:t>
    </w:r>
    <w:proofErr w:type="gramEnd"/>
    <w:r w:rsidR="000A6EF2" w:rsidRPr="007848C9">
      <w:rPr>
        <w:rFonts w:ascii="標楷體" w:eastAsia="標楷體" w:hAnsi="標楷體" w:hint="eastAsia"/>
      </w:rPr>
      <w:t>－</w:t>
    </w:r>
    <w:r w:rsidR="00B218D4" w:rsidRPr="00B24300">
      <w:rPr>
        <w:rStyle w:val="a8"/>
        <w:rFonts w:ascii="標楷體" w:eastAsia="標楷體" w:hAnsi="標楷體"/>
      </w:rPr>
      <w:fldChar w:fldCharType="begin"/>
    </w:r>
    <w:r w:rsidR="00B218D4" w:rsidRPr="00B24300">
      <w:rPr>
        <w:rStyle w:val="a8"/>
        <w:rFonts w:ascii="標楷體" w:eastAsia="標楷體" w:hAnsi="標楷體"/>
      </w:rPr>
      <w:instrText xml:space="preserve"> PAGE </w:instrText>
    </w:r>
    <w:r w:rsidR="00B218D4" w:rsidRPr="00B24300">
      <w:rPr>
        <w:rStyle w:val="a8"/>
        <w:rFonts w:ascii="標楷體" w:eastAsia="標楷體" w:hAnsi="標楷體"/>
      </w:rPr>
      <w:fldChar w:fldCharType="separate"/>
    </w:r>
    <w:r w:rsidR="003F77F3">
      <w:rPr>
        <w:rStyle w:val="a8"/>
        <w:rFonts w:ascii="標楷體" w:eastAsia="標楷體" w:hAnsi="標楷體"/>
        <w:noProof/>
      </w:rPr>
      <w:t>69</w:t>
    </w:r>
    <w:r w:rsidR="00B218D4" w:rsidRPr="00B24300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39F03" w14:textId="77777777" w:rsidR="006D64A1" w:rsidRDefault="006D64A1">
      <w:r>
        <w:separator/>
      </w:r>
    </w:p>
  </w:footnote>
  <w:footnote w:type="continuationSeparator" w:id="0">
    <w:p w14:paraId="011C3FE5" w14:textId="77777777" w:rsidR="006D64A1" w:rsidRDefault="006D6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ACDA" w14:textId="77777777" w:rsidR="00B218D4" w:rsidRDefault="00B218D4" w:rsidP="00A07887">
    <w:pPr>
      <w:pStyle w:val="a3"/>
      <w:wordWrap w:val="0"/>
      <w:ind w:right="4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 w15:restartNumberingAfterBreak="0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 w15:restartNumberingAfterBreak="0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 w15:restartNumberingAfterBreak="0">
    <w:nsid w:val="6CEF514F"/>
    <w:multiLevelType w:val="hybridMultilevel"/>
    <w:tmpl w:val="EECA405C"/>
    <w:lvl w:ilvl="0" w:tplc="3E6C3562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7E2E1D24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4D504CE6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70DC4C26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C46CDEE0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CF9AEBFA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9B1CEF98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511AB018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35123A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766922456">
    <w:abstractNumId w:val="7"/>
  </w:num>
  <w:num w:numId="2" w16cid:durableId="1220363505">
    <w:abstractNumId w:val="17"/>
  </w:num>
  <w:num w:numId="3" w16cid:durableId="158079542">
    <w:abstractNumId w:val="22"/>
  </w:num>
  <w:num w:numId="4" w16cid:durableId="702173694">
    <w:abstractNumId w:val="19"/>
  </w:num>
  <w:num w:numId="5" w16cid:durableId="246966221">
    <w:abstractNumId w:val="28"/>
  </w:num>
  <w:num w:numId="6" w16cid:durableId="948582227">
    <w:abstractNumId w:val="12"/>
  </w:num>
  <w:num w:numId="7" w16cid:durableId="1717045688">
    <w:abstractNumId w:val="27"/>
  </w:num>
  <w:num w:numId="8" w16cid:durableId="1787192656">
    <w:abstractNumId w:val="21"/>
  </w:num>
  <w:num w:numId="9" w16cid:durableId="1590195206">
    <w:abstractNumId w:val="1"/>
  </w:num>
  <w:num w:numId="10" w16cid:durableId="1790009136">
    <w:abstractNumId w:val="3"/>
  </w:num>
  <w:num w:numId="11" w16cid:durableId="2033410813">
    <w:abstractNumId w:val="6"/>
  </w:num>
  <w:num w:numId="12" w16cid:durableId="731125501">
    <w:abstractNumId w:val="4"/>
  </w:num>
  <w:num w:numId="13" w16cid:durableId="1103724535">
    <w:abstractNumId w:val="24"/>
  </w:num>
  <w:num w:numId="14" w16cid:durableId="1558125972">
    <w:abstractNumId w:val="29"/>
  </w:num>
  <w:num w:numId="15" w16cid:durableId="1856382618">
    <w:abstractNumId w:val="2"/>
  </w:num>
  <w:num w:numId="16" w16cid:durableId="560140788">
    <w:abstractNumId w:val="5"/>
  </w:num>
  <w:num w:numId="17" w16cid:durableId="1652371890">
    <w:abstractNumId w:val="25"/>
  </w:num>
  <w:num w:numId="18" w16cid:durableId="1055277559">
    <w:abstractNumId w:val="15"/>
  </w:num>
  <w:num w:numId="19" w16cid:durableId="1275600025">
    <w:abstractNumId w:val="9"/>
  </w:num>
  <w:num w:numId="20" w16cid:durableId="545873409">
    <w:abstractNumId w:val="14"/>
  </w:num>
  <w:num w:numId="21" w16cid:durableId="628903216">
    <w:abstractNumId w:val="20"/>
  </w:num>
  <w:num w:numId="22" w16cid:durableId="667752773">
    <w:abstractNumId w:val="8"/>
  </w:num>
  <w:num w:numId="23" w16cid:durableId="1471243224">
    <w:abstractNumId w:val="13"/>
  </w:num>
  <w:num w:numId="24" w16cid:durableId="1045565124">
    <w:abstractNumId w:val="16"/>
  </w:num>
  <w:num w:numId="25" w16cid:durableId="20791353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143597">
    <w:abstractNumId w:val="0"/>
  </w:num>
  <w:num w:numId="27" w16cid:durableId="1048185918">
    <w:abstractNumId w:val="23"/>
  </w:num>
  <w:num w:numId="28" w16cid:durableId="1754468863">
    <w:abstractNumId w:val="26"/>
  </w:num>
  <w:num w:numId="29" w16cid:durableId="1547372284">
    <w:abstractNumId w:val="10"/>
  </w:num>
  <w:num w:numId="30" w16cid:durableId="561723115">
    <w:abstractNumId w:val="18"/>
  </w:num>
  <w:num w:numId="31" w16cid:durableId="14659980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歲出決算修正數明細表L.doc"/>
  </w:mailMerge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4A1"/>
    <w:rsid w:val="00002929"/>
    <w:rsid w:val="00002EA9"/>
    <w:rsid w:val="00003A4A"/>
    <w:rsid w:val="00004C33"/>
    <w:rsid w:val="00005D2F"/>
    <w:rsid w:val="00014123"/>
    <w:rsid w:val="0001480C"/>
    <w:rsid w:val="00024667"/>
    <w:rsid w:val="00025BAF"/>
    <w:rsid w:val="00026F89"/>
    <w:rsid w:val="00032336"/>
    <w:rsid w:val="00036074"/>
    <w:rsid w:val="00043AA1"/>
    <w:rsid w:val="00044583"/>
    <w:rsid w:val="00044E3F"/>
    <w:rsid w:val="00044E45"/>
    <w:rsid w:val="000540A6"/>
    <w:rsid w:val="00054875"/>
    <w:rsid w:val="00054C69"/>
    <w:rsid w:val="00057128"/>
    <w:rsid w:val="00061B26"/>
    <w:rsid w:val="00064B68"/>
    <w:rsid w:val="00065A6E"/>
    <w:rsid w:val="00066C76"/>
    <w:rsid w:val="00067D25"/>
    <w:rsid w:val="0007280E"/>
    <w:rsid w:val="00073E3A"/>
    <w:rsid w:val="00075A8C"/>
    <w:rsid w:val="00076BA2"/>
    <w:rsid w:val="00081DF1"/>
    <w:rsid w:val="00083092"/>
    <w:rsid w:val="000833D2"/>
    <w:rsid w:val="00085E35"/>
    <w:rsid w:val="00086E99"/>
    <w:rsid w:val="000901E0"/>
    <w:rsid w:val="0009021E"/>
    <w:rsid w:val="000910DF"/>
    <w:rsid w:val="00095462"/>
    <w:rsid w:val="0009549A"/>
    <w:rsid w:val="00095ABE"/>
    <w:rsid w:val="000965C0"/>
    <w:rsid w:val="000968F8"/>
    <w:rsid w:val="00096AB8"/>
    <w:rsid w:val="0009739A"/>
    <w:rsid w:val="00097885"/>
    <w:rsid w:val="000A00FF"/>
    <w:rsid w:val="000A401F"/>
    <w:rsid w:val="000A4417"/>
    <w:rsid w:val="000A6335"/>
    <w:rsid w:val="000A6EF2"/>
    <w:rsid w:val="000B0162"/>
    <w:rsid w:val="000B07CB"/>
    <w:rsid w:val="000B0E44"/>
    <w:rsid w:val="000B2280"/>
    <w:rsid w:val="000C25B9"/>
    <w:rsid w:val="000C2C81"/>
    <w:rsid w:val="000C3FE4"/>
    <w:rsid w:val="000C581F"/>
    <w:rsid w:val="000C6B17"/>
    <w:rsid w:val="000C7E66"/>
    <w:rsid w:val="000D199D"/>
    <w:rsid w:val="000D548E"/>
    <w:rsid w:val="000D561A"/>
    <w:rsid w:val="000D5CD7"/>
    <w:rsid w:val="000D5D6B"/>
    <w:rsid w:val="000E1307"/>
    <w:rsid w:val="000E400B"/>
    <w:rsid w:val="000E6648"/>
    <w:rsid w:val="000F1A94"/>
    <w:rsid w:val="000F217E"/>
    <w:rsid w:val="000F31CD"/>
    <w:rsid w:val="000F3292"/>
    <w:rsid w:val="000F3924"/>
    <w:rsid w:val="000F5BF5"/>
    <w:rsid w:val="001005DC"/>
    <w:rsid w:val="00101784"/>
    <w:rsid w:val="00104828"/>
    <w:rsid w:val="00105824"/>
    <w:rsid w:val="0011008E"/>
    <w:rsid w:val="00111F19"/>
    <w:rsid w:val="00112128"/>
    <w:rsid w:val="001128AC"/>
    <w:rsid w:val="00113C64"/>
    <w:rsid w:val="001168DC"/>
    <w:rsid w:val="001176DA"/>
    <w:rsid w:val="00123734"/>
    <w:rsid w:val="00126C6E"/>
    <w:rsid w:val="001270B1"/>
    <w:rsid w:val="001322EC"/>
    <w:rsid w:val="0013255E"/>
    <w:rsid w:val="00132AC1"/>
    <w:rsid w:val="00134E0B"/>
    <w:rsid w:val="001414CC"/>
    <w:rsid w:val="00143C2B"/>
    <w:rsid w:val="001441B3"/>
    <w:rsid w:val="00145960"/>
    <w:rsid w:val="00152066"/>
    <w:rsid w:val="00154261"/>
    <w:rsid w:val="00162019"/>
    <w:rsid w:val="001639F2"/>
    <w:rsid w:val="00163C26"/>
    <w:rsid w:val="001669E4"/>
    <w:rsid w:val="001722F4"/>
    <w:rsid w:val="00176560"/>
    <w:rsid w:val="00177AF9"/>
    <w:rsid w:val="00177F13"/>
    <w:rsid w:val="001803EB"/>
    <w:rsid w:val="00182571"/>
    <w:rsid w:val="0018726F"/>
    <w:rsid w:val="00190ECA"/>
    <w:rsid w:val="001920F4"/>
    <w:rsid w:val="00197DAD"/>
    <w:rsid w:val="001A0136"/>
    <w:rsid w:val="001A33A8"/>
    <w:rsid w:val="001A3D2E"/>
    <w:rsid w:val="001A40AA"/>
    <w:rsid w:val="001A5CD0"/>
    <w:rsid w:val="001B1A9D"/>
    <w:rsid w:val="001B3779"/>
    <w:rsid w:val="001B4A7F"/>
    <w:rsid w:val="001B519A"/>
    <w:rsid w:val="001B6085"/>
    <w:rsid w:val="001B616E"/>
    <w:rsid w:val="001B7928"/>
    <w:rsid w:val="001C4F10"/>
    <w:rsid w:val="001C61B2"/>
    <w:rsid w:val="001C6EF5"/>
    <w:rsid w:val="001C7118"/>
    <w:rsid w:val="001C727C"/>
    <w:rsid w:val="001D04ED"/>
    <w:rsid w:val="001D0713"/>
    <w:rsid w:val="001D1E04"/>
    <w:rsid w:val="001D2402"/>
    <w:rsid w:val="001D5E1F"/>
    <w:rsid w:val="001D6081"/>
    <w:rsid w:val="001E069C"/>
    <w:rsid w:val="001E2A42"/>
    <w:rsid w:val="001F06CE"/>
    <w:rsid w:val="001F0E6E"/>
    <w:rsid w:val="001F1605"/>
    <w:rsid w:val="001F1D59"/>
    <w:rsid w:val="001F58CF"/>
    <w:rsid w:val="001F64C6"/>
    <w:rsid w:val="00201361"/>
    <w:rsid w:val="002028D3"/>
    <w:rsid w:val="00202B0F"/>
    <w:rsid w:val="00202CB2"/>
    <w:rsid w:val="002049B6"/>
    <w:rsid w:val="00206932"/>
    <w:rsid w:val="00206FE6"/>
    <w:rsid w:val="0020758E"/>
    <w:rsid w:val="00211268"/>
    <w:rsid w:val="002143C4"/>
    <w:rsid w:val="00217EF0"/>
    <w:rsid w:val="00222C03"/>
    <w:rsid w:val="00223490"/>
    <w:rsid w:val="00223741"/>
    <w:rsid w:val="002258F7"/>
    <w:rsid w:val="0022764D"/>
    <w:rsid w:val="00231F60"/>
    <w:rsid w:val="00233A97"/>
    <w:rsid w:val="002355E6"/>
    <w:rsid w:val="002358C1"/>
    <w:rsid w:val="00237007"/>
    <w:rsid w:val="002377AC"/>
    <w:rsid w:val="00237FFA"/>
    <w:rsid w:val="00243A94"/>
    <w:rsid w:val="00243D6B"/>
    <w:rsid w:val="00244B17"/>
    <w:rsid w:val="00245760"/>
    <w:rsid w:val="00245CBC"/>
    <w:rsid w:val="00246D05"/>
    <w:rsid w:val="002500B3"/>
    <w:rsid w:val="00253686"/>
    <w:rsid w:val="00253731"/>
    <w:rsid w:val="00253F11"/>
    <w:rsid w:val="00255EBE"/>
    <w:rsid w:val="002609B4"/>
    <w:rsid w:val="00262207"/>
    <w:rsid w:val="002630D0"/>
    <w:rsid w:val="00270B2F"/>
    <w:rsid w:val="00271456"/>
    <w:rsid w:val="00271C42"/>
    <w:rsid w:val="002742C0"/>
    <w:rsid w:val="002779E2"/>
    <w:rsid w:val="0028166D"/>
    <w:rsid w:val="00284882"/>
    <w:rsid w:val="002926D1"/>
    <w:rsid w:val="002931B5"/>
    <w:rsid w:val="0029405E"/>
    <w:rsid w:val="002950E7"/>
    <w:rsid w:val="002A2675"/>
    <w:rsid w:val="002A4148"/>
    <w:rsid w:val="002A7A0E"/>
    <w:rsid w:val="002B1B51"/>
    <w:rsid w:val="002B2657"/>
    <w:rsid w:val="002B267B"/>
    <w:rsid w:val="002B3377"/>
    <w:rsid w:val="002B4256"/>
    <w:rsid w:val="002C22E5"/>
    <w:rsid w:val="002C35A2"/>
    <w:rsid w:val="002C4ECA"/>
    <w:rsid w:val="002C4FDB"/>
    <w:rsid w:val="002C5C9B"/>
    <w:rsid w:val="002C651C"/>
    <w:rsid w:val="002C78CB"/>
    <w:rsid w:val="002C798A"/>
    <w:rsid w:val="002D1032"/>
    <w:rsid w:val="002D1563"/>
    <w:rsid w:val="002D3AFC"/>
    <w:rsid w:val="002D523E"/>
    <w:rsid w:val="002D6B59"/>
    <w:rsid w:val="002E09B3"/>
    <w:rsid w:val="002E13C8"/>
    <w:rsid w:val="002E2283"/>
    <w:rsid w:val="002E7D36"/>
    <w:rsid w:val="002F336E"/>
    <w:rsid w:val="002F39EA"/>
    <w:rsid w:val="002F41D9"/>
    <w:rsid w:val="002F4D48"/>
    <w:rsid w:val="002F7C33"/>
    <w:rsid w:val="0030355D"/>
    <w:rsid w:val="0030397B"/>
    <w:rsid w:val="00304F24"/>
    <w:rsid w:val="00305806"/>
    <w:rsid w:val="00307387"/>
    <w:rsid w:val="00312FCB"/>
    <w:rsid w:val="00314F51"/>
    <w:rsid w:val="003166CF"/>
    <w:rsid w:val="00317235"/>
    <w:rsid w:val="0032152F"/>
    <w:rsid w:val="00326636"/>
    <w:rsid w:val="00340FF2"/>
    <w:rsid w:val="003413BB"/>
    <w:rsid w:val="00341C5A"/>
    <w:rsid w:val="00341E85"/>
    <w:rsid w:val="00344A24"/>
    <w:rsid w:val="00344BAC"/>
    <w:rsid w:val="00350B92"/>
    <w:rsid w:val="00351899"/>
    <w:rsid w:val="00355FA5"/>
    <w:rsid w:val="003564D1"/>
    <w:rsid w:val="00357F2D"/>
    <w:rsid w:val="00360414"/>
    <w:rsid w:val="0036539A"/>
    <w:rsid w:val="00367F36"/>
    <w:rsid w:val="00371500"/>
    <w:rsid w:val="00371E92"/>
    <w:rsid w:val="00373162"/>
    <w:rsid w:val="003768F2"/>
    <w:rsid w:val="00383AC0"/>
    <w:rsid w:val="003868AF"/>
    <w:rsid w:val="00386978"/>
    <w:rsid w:val="003870D4"/>
    <w:rsid w:val="003937B5"/>
    <w:rsid w:val="00394FB0"/>
    <w:rsid w:val="00395B7A"/>
    <w:rsid w:val="003A0C33"/>
    <w:rsid w:val="003A1CAC"/>
    <w:rsid w:val="003A2E7A"/>
    <w:rsid w:val="003A30BC"/>
    <w:rsid w:val="003A37BC"/>
    <w:rsid w:val="003A495B"/>
    <w:rsid w:val="003A49A0"/>
    <w:rsid w:val="003A6E4B"/>
    <w:rsid w:val="003B0669"/>
    <w:rsid w:val="003B2616"/>
    <w:rsid w:val="003B369D"/>
    <w:rsid w:val="003B652E"/>
    <w:rsid w:val="003C0A34"/>
    <w:rsid w:val="003C12C2"/>
    <w:rsid w:val="003C1542"/>
    <w:rsid w:val="003C1E6B"/>
    <w:rsid w:val="003C235A"/>
    <w:rsid w:val="003C3B7F"/>
    <w:rsid w:val="003C6153"/>
    <w:rsid w:val="003C6F68"/>
    <w:rsid w:val="003D19D5"/>
    <w:rsid w:val="003D5790"/>
    <w:rsid w:val="003E5057"/>
    <w:rsid w:val="003E6CC1"/>
    <w:rsid w:val="003E7355"/>
    <w:rsid w:val="003F27C4"/>
    <w:rsid w:val="003F2D6B"/>
    <w:rsid w:val="003F4C9A"/>
    <w:rsid w:val="003F77F3"/>
    <w:rsid w:val="003F7EEB"/>
    <w:rsid w:val="00400B0B"/>
    <w:rsid w:val="00402A33"/>
    <w:rsid w:val="004030AA"/>
    <w:rsid w:val="00403530"/>
    <w:rsid w:val="00404E73"/>
    <w:rsid w:val="00407284"/>
    <w:rsid w:val="00407D2C"/>
    <w:rsid w:val="00411C64"/>
    <w:rsid w:val="0041314D"/>
    <w:rsid w:val="004146FF"/>
    <w:rsid w:val="00415AC3"/>
    <w:rsid w:val="00415E06"/>
    <w:rsid w:val="0042341C"/>
    <w:rsid w:val="004254A3"/>
    <w:rsid w:val="004263A2"/>
    <w:rsid w:val="0043140F"/>
    <w:rsid w:val="0043328C"/>
    <w:rsid w:val="004349B0"/>
    <w:rsid w:val="00436851"/>
    <w:rsid w:val="00437346"/>
    <w:rsid w:val="00437B75"/>
    <w:rsid w:val="00440626"/>
    <w:rsid w:val="00441655"/>
    <w:rsid w:val="00443A32"/>
    <w:rsid w:val="004468C2"/>
    <w:rsid w:val="00446B8E"/>
    <w:rsid w:val="00450022"/>
    <w:rsid w:val="00450146"/>
    <w:rsid w:val="004567A7"/>
    <w:rsid w:val="0045733D"/>
    <w:rsid w:val="00460436"/>
    <w:rsid w:val="004623DB"/>
    <w:rsid w:val="00462A1C"/>
    <w:rsid w:val="00463DF7"/>
    <w:rsid w:val="0046417F"/>
    <w:rsid w:val="00470B75"/>
    <w:rsid w:val="00472F66"/>
    <w:rsid w:val="00472FA8"/>
    <w:rsid w:val="00480536"/>
    <w:rsid w:val="004845C1"/>
    <w:rsid w:val="00487E06"/>
    <w:rsid w:val="004930E0"/>
    <w:rsid w:val="004933CB"/>
    <w:rsid w:val="004A15C1"/>
    <w:rsid w:val="004A3CE2"/>
    <w:rsid w:val="004A3F18"/>
    <w:rsid w:val="004A7FE3"/>
    <w:rsid w:val="004B0674"/>
    <w:rsid w:val="004B0938"/>
    <w:rsid w:val="004B32F5"/>
    <w:rsid w:val="004B7DC3"/>
    <w:rsid w:val="004C35E8"/>
    <w:rsid w:val="004C41F7"/>
    <w:rsid w:val="004C50F2"/>
    <w:rsid w:val="004D23F2"/>
    <w:rsid w:val="004D2EC5"/>
    <w:rsid w:val="004D4091"/>
    <w:rsid w:val="004D630E"/>
    <w:rsid w:val="004D70C8"/>
    <w:rsid w:val="004D7426"/>
    <w:rsid w:val="004E1054"/>
    <w:rsid w:val="004E259B"/>
    <w:rsid w:val="004E2604"/>
    <w:rsid w:val="004E2F30"/>
    <w:rsid w:val="004E543E"/>
    <w:rsid w:val="004E6F3C"/>
    <w:rsid w:val="004E7218"/>
    <w:rsid w:val="004E7AD4"/>
    <w:rsid w:val="004F00B9"/>
    <w:rsid w:val="004F1AEC"/>
    <w:rsid w:val="004F2613"/>
    <w:rsid w:val="004F2866"/>
    <w:rsid w:val="004F30F4"/>
    <w:rsid w:val="0050094E"/>
    <w:rsid w:val="005013EA"/>
    <w:rsid w:val="00505441"/>
    <w:rsid w:val="0050556A"/>
    <w:rsid w:val="00507953"/>
    <w:rsid w:val="00512E42"/>
    <w:rsid w:val="005152E4"/>
    <w:rsid w:val="00521A45"/>
    <w:rsid w:val="00523B41"/>
    <w:rsid w:val="0052522E"/>
    <w:rsid w:val="0052657A"/>
    <w:rsid w:val="00530817"/>
    <w:rsid w:val="00532608"/>
    <w:rsid w:val="00534DB9"/>
    <w:rsid w:val="00534F3E"/>
    <w:rsid w:val="00536CD3"/>
    <w:rsid w:val="0053752D"/>
    <w:rsid w:val="0054005B"/>
    <w:rsid w:val="0054009C"/>
    <w:rsid w:val="00540587"/>
    <w:rsid w:val="00541731"/>
    <w:rsid w:val="0054229D"/>
    <w:rsid w:val="00543308"/>
    <w:rsid w:val="00543B82"/>
    <w:rsid w:val="00544970"/>
    <w:rsid w:val="005473B0"/>
    <w:rsid w:val="00547A04"/>
    <w:rsid w:val="00550146"/>
    <w:rsid w:val="00556322"/>
    <w:rsid w:val="00560239"/>
    <w:rsid w:val="00562D72"/>
    <w:rsid w:val="00564D33"/>
    <w:rsid w:val="0057026A"/>
    <w:rsid w:val="00573760"/>
    <w:rsid w:val="00575A70"/>
    <w:rsid w:val="00575AE5"/>
    <w:rsid w:val="00575E02"/>
    <w:rsid w:val="00576D11"/>
    <w:rsid w:val="00576FA9"/>
    <w:rsid w:val="00577B8A"/>
    <w:rsid w:val="0058080A"/>
    <w:rsid w:val="00582DE5"/>
    <w:rsid w:val="00583714"/>
    <w:rsid w:val="005864C9"/>
    <w:rsid w:val="005864D6"/>
    <w:rsid w:val="00587DBF"/>
    <w:rsid w:val="00587EE6"/>
    <w:rsid w:val="00590992"/>
    <w:rsid w:val="00591DC3"/>
    <w:rsid w:val="00595CED"/>
    <w:rsid w:val="005963E5"/>
    <w:rsid w:val="00596A15"/>
    <w:rsid w:val="00596A85"/>
    <w:rsid w:val="005A6F10"/>
    <w:rsid w:val="005B0E55"/>
    <w:rsid w:val="005B10D4"/>
    <w:rsid w:val="005B5687"/>
    <w:rsid w:val="005B582D"/>
    <w:rsid w:val="005B7051"/>
    <w:rsid w:val="005B74B8"/>
    <w:rsid w:val="005C0402"/>
    <w:rsid w:val="005C1C03"/>
    <w:rsid w:val="005C538B"/>
    <w:rsid w:val="005C5DCD"/>
    <w:rsid w:val="005C63E4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40FC"/>
    <w:rsid w:val="005F109E"/>
    <w:rsid w:val="005F12D8"/>
    <w:rsid w:val="005F13EC"/>
    <w:rsid w:val="005F623F"/>
    <w:rsid w:val="005F6C12"/>
    <w:rsid w:val="005F7327"/>
    <w:rsid w:val="006002BD"/>
    <w:rsid w:val="006017B3"/>
    <w:rsid w:val="006029E1"/>
    <w:rsid w:val="0060366D"/>
    <w:rsid w:val="00603FA8"/>
    <w:rsid w:val="006047DA"/>
    <w:rsid w:val="00605289"/>
    <w:rsid w:val="00605344"/>
    <w:rsid w:val="00610FDE"/>
    <w:rsid w:val="00613EAE"/>
    <w:rsid w:val="00615DAB"/>
    <w:rsid w:val="006161DB"/>
    <w:rsid w:val="00621B52"/>
    <w:rsid w:val="00623A2F"/>
    <w:rsid w:val="006250E6"/>
    <w:rsid w:val="00626611"/>
    <w:rsid w:val="00630C03"/>
    <w:rsid w:val="0063117D"/>
    <w:rsid w:val="00631676"/>
    <w:rsid w:val="00632BCD"/>
    <w:rsid w:val="00635032"/>
    <w:rsid w:val="006355BA"/>
    <w:rsid w:val="00637976"/>
    <w:rsid w:val="00637A0F"/>
    <w:rsid w:val="00640427"/>
    <w:rsid w:val="00640BEA"/>
    <w:rsid w:val="0064462D"/>
    <w:rsid w:val="00647031"/>
    <w:rsid w:val="00654CA2"/>
    <w:rsid w:val="00660286"/>
    <w:rsid w:val="006617EA"/>
    <w:rsid w:val="00662A92"/>
    <w:rsid w:val="006630D4"/>
    <w:rsid w:val="006658D6"/>
    <w:rsid w:val="00665A50"/>
    <w:rsid w:val="00666EAC"/>
    <w:rsid w:val="00673231"/>
    <w:rsid w:val="00675D53"/>
    <w:rsid w:val="00682D1F"/>
    <w:rsid w:val="00683F22"/>
    <w:rsid w:val="00687FB3"/>
    <w:rsid w:val="00690678"/>
    <w:rsid w:val="00690B71"/>
    <w:rsid w:val="00691D4D"/>
    <w:rsid w:val="006A13CD"/>
    <w:rsid w:val="006A18E1"/>
    <w:rsid w:val="006A3897"/>
    <w:rsid w:val="006A4E36"/>
    <w:rsid w:val="006A6ED6"/>
    <w:rsid w:val="006B424D"/>
    <w:rsid w:val="006B5568"/>
    <w:rsid w:val="006B5940"/>
    <w:rsid w:val="006B6402"/>
    <w:rsid w:val="006B708F"/>
    <w:rsid w:val="006C0BD0"/>
    <w:rsid w:val="006C0C61"/>
    <w:rsid w:val="006C210A"/>
    <w:rsid w:val="006C2913"/>
    <w:rsid w:val="006C3B89"/>
    <w:rsid w:val="006C4F51"/>
    <w:rsid w:val="006C7119"/>
    <w:rsid w:val="006C7EB4"/>
    <w:rsid w:val="006D1B5D"/>
    <w:rsid w:val="006D32A5"/>
    <w:rsid w:val="006D5B6C"/>
    <w:rsid w:val="006D60B5"/>
    <w:rsid w:val="006D64A1"/>
    <w:rsid w:val="006E1002"/>
    <w:rsid w:val="006E15CE"/>
    <w:rsid w:val="006E1DAC"/>
    <w:rsid w:val="006E2630"/>
    <w:rsid w:val="006E2D12"/>
    <w:rsid w:val="006E3B60"/>
    <w:rsid w:val="006E4799"/>
    <w:rsid w:val="006E5479"/>
    <w:rsid w:val="006E6859"/>
    <w:rsid w:val="006E7759"/>
    <w:rsid w:val="006F08CB"/>
    <w:rsid w:val="006F1DB0"/>
    <w:rsid w:val="006F4CDA"/>
    <w:rsid w:val="006F570D"/>
    <w:rsid w:val="00700B58"/>
    <w:rsid w:val="00701FE8"/>
    <w:rsid w:val="00703199"/>
    <w:rsid w:val="00705D86"/>
    <w:rsid w:val="00707BBD"/>
    <w:rsid w:val="00712CDE"/>
    <w:rsid w:val="00713326"/>
    <w:rsid w:val="00714EFA"/>
    <w:rsid w:val="00720A58"/>
    <w:rsid w:val="00720B85"/>
    <w:rsid w:val="00721C1A"/>
    <w:rsid w:val="00723068"/>
    <w:rsid w:val="007238C6"/>
    <w:rsid w:val="00723D2B"/>
    <w:rsid w:val="007300C9"/>
    <w:rsid w:val="0073132A"/>
    <w:rsid w:val="00731EDA"/>
    <w:rsid w:val="00732DD4"/>
    <w:rsid w:val="0073343F"/>
    <w:rsid w:val="0073501C"/>
    <w:rsid w:val="00736697"/>
    <w:rsid w:val="007403FF"/>
    <w:rsid w:val="00743D98"/>
    <w:rsid w:val="00750084"/>
    <w:rsid w:val="00750617"/>
    <w:rsid w:val="00755782"/>
    <w:rsid w:val="007620B3"/>
    <w:rsid w:val="00765BEE"/>
    <w:rsid w:val="00766F24"/>
    <w:rsid w:val="007677F9"/>
    <w:rsid w:val="00767AEF"/>
    <w:rsid w:val="007718FD"/>
    <w:rsid w:val="00771F8D"/>
    <w:rsid w:val="007723E5"/>
    <w:rsid w:val="007727A3"/>
    <w:rsid w:val="00772F08"/>
    <w:rsid w:val="00774FE5"/>
    <w:rsid w:val="00775158"/>
    <w:rsid w:val="0077518F"/>
    <w:rsid w:val="00780309"/>
    <w:rsid w:val="00780FB8"/>
    <w:rsid w:val="00781D02"/>
    <w:rsid w:val="00782DB2"/>
    <w:rsid w:val="0079576F"/>
    <w:rsid w:val="00795A83"/>
    <w:rsid w:val="00795DFA"/>
    <w:rsid w:val="00796655"/>
    <w:rsid w:val="007A1247"/>
    <w:rsid w:val="007A22FE"/>
    <w:rsid w:val="007A4EF0"/>
    <w:rsid w:val="007A6EE7"/>
    <w:rsid w:val="007A7C6B"/>
    <w:rsid w:val="007B2292"/>
    <w:rsid w:val="007B3C88"/>
    <w:rsid w:val="007B4FE4"/>
    <w:rsid w:val="007C58B2"/>
    <w:rsid w:val="007D006B"/>
    <w:rsid w:val="007D0839"/>
    <w:rsid w:val="007D2310"/>
    <w:rsid w:val="007D34FF"/>
    <w:rsid w:val="007D7CB1"/>
    <w:rsid w:val="007E07F8"/>
    <w:rsid w:val="007E3877"/>
    <w:rsid w:val="007E5576"/>
    <w:rsid w:val="007F0E87"/>
    <w:rsid w:val="007F169D"/>
    <w:rsid w:val="008007E5"/>
    <w:rsid w:val="00803B7E"/>
    <w:rsid w:val="0081017E"/>
    <w:rsid w:val="00811528"/>
    <w:rsid w:val="00812A6E"/>
    <w:rsid w:val="0081339C"/>
    <w:rsid w:val="00813C88"/>
    <w:rsid w:val="00817D77"/>
    <w:rsid w:val="00820BF2"/>
    <w:rsid w:val="008222A1"/>
    <w:rsid w:val="0082661E"/>
    <w:rsid w:val="00831E03"/>
    <w:rsid w:val="00832ABA"/>
    <w:rsid w:val="0083319F"/>
    <w:rsid w:val="00833259"/>
    <w:rsid w:val="00835FE0"/>
    <w:rsid w:val="0083635C"/>
    <w:rsid w:val="008408AC"/>
    <w:rsid w:val="00841917"/>
    <w:rsid w:val="0084415E"/>
    <w:rsid w:val="00844EBD"/>
    <w:rsid w:val="00847D69"/>
    <w:rsid w:val="00854CF3"/>
    <w:rsid w:val="008552E1"/>
    <w:rsid w:val="00855662"/>
    <w:rsid w:val="00856A05"/>
    <w:rsid w:val="00856E9D"/>
    <w:rsid w:val="00856EDA"/>
    <w:rsid w:val="00865ECD"/>
    <w:rsid w:val="008740C4"/>
    <w:rsid w:val="00875928"/>
    <w:rsid w:val="00876571"/>
    <w:rsid w:val="00877CE5"/>
    <w:rsid w:val="00880A04"/>
    <w:rsid w:val="008810A4"/>
    <w:rsid w:val="00882590"/>
    <w:rsid w:val="008848FE"/>
    <w:rsid w:val="00891E8C"/>
    <w:rsid w:val="00892A88"/>
    <w:rsid w:val="00895C2B"/>
    <w:rsid w:val="00896447"/>
    <w:rsid w:val="00896A59"/>
    <w:rsid w:val="008A2DF0"/>
    <w:rsid w:val="008A34FA"/>
    <w:rsid w:val="008A414D"/>
    <w:rsid w:val="008A5025"/>
    <w:rsid w:val="008A7714"/>
    <w:rsid w:val="008B1E09"/>
    <w:rsid w:val="008B24FA"/>
    <w:rsid w:val="008B482A"/>
    <w:rsid w:val="008B5369"/>
    <w:rsid w:val="008B5414"/>
    <w:rsid w:val="008B61B7"/>
    <w:rsid w:val="008B635F"/>
    <w:rsid w:val="008C0458"/>
    <w:rsid w:val="008C0879"/>
    <w:rsid w:val="008C0D70"/>
    <w:rsid w:val="008C1743"/>
    <w:rsid w:val="008D0285"/>
    <w:rsid w:val="008D0DDB"/>
    <w:rsid w:val="008D3346"/>
    <w:rsid w:val="008E0FA2"/>
    <w:rsid w:val="008E1E60"/>
    <w:rsid w:val="008E2D62"/>
    <w:rsid w:val="008E5C85"/>
    <w:rsid w:val="008E6E8D"/>
    <w:rsid w:val="008F4B8B"/>
    <w:rsid w:val="00900A1E"/>
    <w:rsid w:val="00903628"/>
    <w:rsid w:val="009049F4"/>
    <w:rsid w:val="00905409"/>
    <w:rsid w:val="0091038B"/>
    <w:rsid w:val="00913E0E"/>
    <w:rsid w:val="00915C38"/>
    <w:rsid w:val="0092143D"/>
    <w:rsid w:val="00922923"/>
    <w:rsid w:val="00922B1F"/>
    <w:rsid w:val="00922BC5"/>
    <w:rsid w:val="00922DC3"/>
    <w:rsid w:val="00924BD3"/>
    <w:rsid w:val="00924E4D"/>
    <w:rsid w:val="00926A66"/>
    <w:rsid w:val="00927CE2"/>
    <w:rsid w:val="0093186B"/>
    <w:rsid w:val="00931BBA"/>
    <w:rsid w:val="009326D6"/>
    <w:rsid w:val="009360D7"/>
    <w:rsid w:val="00936D1B"/>
    <w:rsid w:val="00940598"/>
    <w:rsid w:val="00942AE9"/>
    <w:rsid w:val="00950F0F"/>
    <w:rsid w:val="00953553"/>
    <w:rsid w:val="00953F00"/>
    <w:rsid w:val="009545F4"/>
    <w:rsid w:val="0095602D"/>
    <w:rsid w:val="0096275D"/>
    <w:rsid w:val="00963A0D"/>
    <w:rsid w:val="00975BEB"/>
    <w:rsid w:val="00975EC1"/>
    <w:rsid w:val="00976F25"/>
    <w:rsid w:val="0098269D"/>
    <w:rsid w:val="00982B19"/>
    <w:rsid w:val="009830CB"/>
    <w:rsid w:val="00984804"/>
    <w:rsid w:val="009849EF"/>
    <w:rsid w:val="00985746"/>
    <w:rsid w:val="00991FDB"/>
    <w:rsid w:val="00994A9F"/>
    <w:rsid w:val="00995338"/>
    <w:rsid w:val="009A04B8"/>
    <w:rsid w:val="009A098D"/>
    <w:rsid w:val="009A2E15"/>
    <w:rsid w:val="009A3BD4"/>
    <w:rsid w:val="009A71EC"/>
    <w:rsid w:val="009A758D"/>
    <w:rsid w:val="009A7857"/>
    <w:rsid w:val="009A7FA6"/>
    <w:rsid w:val="009B2012"/>
    <w:rsid w:val="009B2A03"/>
    <w:rsid w:val="009B2C4F"/>
    <w:rsid w:val="009C6DB7"/>
    <w:rsid w:val="009C71A3"/>
    <w:rsid w:val="009D0AC9"/>
    <w:rsid w:val="009D3F8D"/>
    <w:rsid w:val="009D48EA"/>
    <w:rsid w:val="009D543B"/>
    <w:rsid w:val="009D6E88"/>
    <w:rsid w:val="009E03A5"/>
    <w:rsid w:val="009E1408"/>
    <w:rsid w:val="009E209A"/>
    <w:rsid w:val="009E53FA"/>
    <w:rsid w:val="009E709B"/>
    <w:rsid w:val="009E7D09"/>
    <w:rsid w:val="009F00ED"/>
    <w:rsid w:val="009F1290"/>
    <w:rsid w:val="009F2AD7"/>
    <w:rsid w:val="009F2DFC"/>
    <w:rsid w:val="009F34BF"/>
    <w:rsid w:val="009F3C8B"/>
    <w:rsid w:val="009F5406"/>
    <w:rsid w:val="00A0236F"/>
    <w:rsid w:val="00A0414F"/>
    <w:rsid w:val="00A04ED7"/>
    <w:rsid w:val="00A06F70"/>
    <w:rsid w:val="00A07170"/>
    <w:rsid w:val="00A07887"/>
    <w:rsid w:val="00A124E6"/>
    <w:rsid w:val="00A12971"/>
    <w:rsid w:val="00A12DE6"/>
    <w:rsid w:val="00A12EFB"/>
    <w:rsid w:val="00A1638C"/>
    <w:rsid w:val="00A2117E"/>
    <w:rsid w:val="00A2143B"/>
    <w:rsid w:val="00A2207B"/>
    <w:rsid w:val="00A251CD"/>
    <w:rsid w:val="00A2572B"/>
    <w:rsid w:val="00A30B59"/>
    <w:rsid w:val="00A35218"/>
    <w:rsid w:val="00A35B87"/>
    <w:rsid w:val="00A36EBD"/>
    <w:rsid w:val="00A37289"/>
    <w:rsid w:val="00A37907"/>
    <w:rsid w:val="00A41E8E"/>
    <w:rsid w:val="00A4486F"/>
    <w:rsid w:val="00A4717B"/>
    <w:rsid w:val="00A477A4"/>
    <w:rsid w:val="00A50EB3"/>
    <w:rsid w:val="00A52795"/>
    <w:rsid w:val="00A53E6E"/>
    <w:rsid w:val="00A54E24"/>
    <w:rsid w:val="00A578D2"/>
    <w:rsid w:val="00A57BD1"/>
    <w:rsid w:val="00A57E54"/>
    <w:rsid w:val="00A60AFE"/>
    <w:rsid w:val="00A60BF4"/>
    <w:rsid w:val="00A622BC"/>
    <w:rsid w:val="00A654E1"/>
    <w:rsid w:val="00A65864"/>
    <w:rsid w:val="00A736C7"/>
    <w:rsid w:val="00A761B2"/>
    <w:rsid w:val="00A76CDF"/>
    <w:rsid w:val="00A82A40"/>
    <w:rsid w:val="00A83825"/>
    <w:rsid w:val="00A84A94"/>
    <w:rsid w:val="00A8527B"/>
    <w:rsid w:val="00A871B8"/>
    <w:rsid w:val="00A91070"/>
    <w:rsid w:val="00A967FC"/>
    <w:rsid w:val="00A972D4"/>
    <w:rsid w:val="00AA0374"/>
    <w:rsid w:val="00AA039A"/>
    <w:rsid w:val="00AA15C1"/>
    <w:rsid w:val="00AA374B"/>
    <w:rsid w:val="00AA4F6F"/>
    <w:rsid w:val="00AB0FC2"/>
    <w:rsid w:val="00AC0C54"/>
    <w:rsid w:val="00AC5CEB"/>
    <w:rsid w:val="00AC601D"/>
    <w:rsid w:val="00AC6A00"/>
    <w:rsid w:val="00AC6C28"/>
    <w:rsid w:val="00AC6CFD"/>
    <w:rsid w:val="00AC6D17"/>
    <w:rsid w:val="00AC74AA"/>
    <w:rsid w:val="00AD29CD"/>
    <w:rsid w:val="00AD4487"/>
    <w:rsid w:val="00AD6FB1"/>
    <w:rsid w:val="00AD74C3"/>
    <w:rsid w:val="00AD7A1B"/>
    <w:rsid w:val="00AE4CB5"/>
    <w:rsid w:val="00AE57E9"/>
    <w:rsid w:val="00AE5982"/>
    <w:rsid w:val="00AE7927"/>
    <w:rsid w:val="00AF3306"/>
    <w:rsid w:val="00AF5F60"/>
    <w:rsid w:val="00AF5FED"/>
    <w:rsid w:val="00B007FA"/>
    <w:rsid w:val="00B00E5A"/>
    <w:rsid w:val="00B01440"/>
    <w:rsid w:val="00B04789"/>
    <w:rsid w:val="00B04EBA"/>
    <w:rsid w:val="00B1019D"/>
    <w:rsid w:val="00B12D60"/>
    <w:rsid w:val="00B1647B"/>
    <w:rsid w:val="00B16E57"/>
    <w:rsid w:val="00B1798F"/>
    <w:rsid w:val="00B2003F"/>
    <w:rsid w:val="00B2011A"/>
    <w:rsid w:val="00B2120F"/>
    <w:rsid w:val="00B218D4"/>
    <w:rsid w:val="00B23522"/>
    <w:rsid w:val="00B24300"/>
    <w:rsid w:val="00B251D1"/>
    <w:rsid w:val="00B26183"/>
    <w:rsid w:val="00B27FB5"/>
    <w:rsid w:val="00B301D2"/>
    <w:rsid w:val="00B3022D"/>
    <w:rsid w:val="00B30E83"/>
    <w:rsid w:val="00B313DA"/>
    <w:rsid w:val="00B35924"/>
    <w:rsid w:val="00B359A3"/>
    <w:rsid w:val="00B35CE5"/>
    <w:rsid w:val="00B372F5"/>
    <w:rsid w:val="00B44C53"/>
    <w:rsid w:val="00B45C4A"/>
    <w:rsid w:val="00B515E5"/>
    <w:rsid w:val="00B532D1"/>
    <w:rsid w:val="00B54587"/>
    <w:rsid w:val="00B54F89"/>
    <w:rsid w:val="00B5597F"/>
    <w:rsid w:val="00B56791"/>
    <w:rsid w:val="00B56BD1"/>
    <w:rsid w:val="00B576BA"/>
    <w:rsid w:val="00B63562"/>
    <w:rsid w:val="00B639AC"/>
    <w:rsid w:val="00B64E50"/>
    <w:rsid w:val="00B6654C"/>
    <w:rsid w:val="00B6658C"/>
    <w:rsid w:val="00B67859"/>
    <w:rsid w:val="00B71DAE"/>
    <w:rsid w:val="00B723C9"/>
    <w:rsid w:val="00B74990"/>
    <w:rsid w:val="00B75989"/>
    <w:rsid w:val="00B7785B"/>
    <w:rsid w:val="00B81C8C"/>
    <w:rsid w:val="00B81CEF"/>
    <w:rsid w:val="00B8247B"/>
    <w:rsid w:val="00B828E7"/>
    <w:rsid w:val="00B82F95"/>
    <w:rsid w:val="00B867B8"/>
    <w:rsid w:val="00B90ED6"/>
    <w:rsid w:val="00B92B75"/>
    <w:rsid w:val="00B92EC2"/>
    <w:rsid w:val="00B933C6"/>
    <w:rsid w:val="00B940D7"/>
    <w:rsid w:val="00BA1EFC"/>
    <w:rsid w:val="00BA2DB8"/>
    <w:rsid w:val="00BA7EFE"/>
    <w:rsid w:val="00BB00CF"/>
    <w:rsid w:val="00BB051D"/>
    <w:rsid w:val="00BB1337"/>
    <w:rsid w:val="00BB4A1A"/>
    <w:rsid w:val="00BB4CA3"/>
    <w:rsid w:val="00BB51E2"/>
    <w:rsid w:val="00BB6BE5"/>
    <w:rsid w:val="00BC1104"/>
    <w:rsid w:val="00BC3CF3"/>
    <w:rsid w:val="00BC3E55"/>
    <w:rsid w:val="00BC4826"/>
    <w:rsid w:val="00BC6D34"/>
    <w:rsid w:val="00BC7D90"/>
    <w:rsid w:val="00BC7E01"/>
    <w:rsid w:val="00BD1E96"/>
    <w:rsid w:val="00BD21CE"/>
    <w:rsid w:val="00BD226D"/>
    <w:rsid w:val="00BD43BF"/>
    <w:rsid w:val="00BD495F"/>
    <w:rsid w:val="00BD76E9"/>
    <w:rsid w:val="00BE0242"/>
    <w:rsid w:val="00BE088E"/>
    <w:rsid w:val="00BE0B7E"/>
    <w:rsid w:val="00BE0F27"/>
    <w:rsid w:val="00BE2C77"/>
    <w:rsid w:val="00BE372F"/>
    <w:rsid w:val="00BE4198"/>
    <w:rsid w:val="00BE5A91"/>
    <w:rsid w:val="00BE6DE7"/>
    <w:rsid w:val="00BF0089"/>
    <w:rsid w:val="00BF0D93"/>
    <w:rsid w:val="00BF1D37"/>
    <w:rsid w:val="00C001A5"/>
    <w:rsid w:val="00C00BD3"/>
    <w:rsid w:val="00C13473"/>
    <w:rsid w:val="00C21E99"/>
    <w:rsid w:val="00C22185"/>
    <w:rsid w:val="00C22B5C"/>
    <w:rsid w:val="00C2712C"/>
    <w:rsid w:val="00C27F0C"/>
    <w:rsid w:val="00C30464"/>
    <w:rsid w:val="00C306E1"/>
    <w:rsid w:val="00C37196"/>
    <w:rsid w:val="00C37730"/>
    <w:rsid w:val="00C4354E"/>
    <w:rsid w:val="00C4396A"/>
    <w:rsid w:val="00C44451"/>
    <w:rsid w:val="00C45056"/>
    <w:rsid w:val="00C47EF5"/>
    <w:rsid w:val="00C5218E"/>
    <w:rsid w:val="00C531D3"/>
    <w:rsid w:val="00C54CD6"/>
    <w:rsid w:val="00C54D35"/>
    <w:rsid w:val="00C558C9"/>
    <w:rsid w:val="00C56C75"/>
    <w:rsid w:val="00C670D7"/>
    <w:rsid w:val="00C700FC"/>
    <w:rsid w:val="00C702A5"/>
    <w:rsid w:val="00C71814"/>
    <w:rsid w:val="00C71CFC"/>
    <w:rsid w:val="00C73302"/>
    <w:rsid w:val="00C74CE2"/>
    <w:rsid w:val="00C77B8D"/>
    <w:rsid w:val="00C80FE2"/>
    <w:rsid w:val="00C81407"/>
    <w:rsid w:val="00C83CFB"/>
    <w:rsid w:val="00C84A20"/>
    <w:rsid w:val="00C855AF"/>
    <w:rsid w:val="00CA0937"/>
    <w:rsid w:val="00CA13A6"/>
    <w:rsid w:val="00CA2CCA"/>
    <w:rsid w:val="00CA3CB6"/>
    <w:rsid w:val="00CA40F3"/>
    <w:rsid w:val="00CA4BE9"/>
    <w:rsid w:val="00CA6DA2"/>
    <w:rsid w:val="00CB5F2D"/>
    <w:rsid w:val="00CB64A8"/>
    <w:rsid w:val="00CC0AD4"/>
    <w:rsid w:val="00CC2E88"/>
    <w:rsid w:val="00CC36DB"/>
    <w:rsid w:val="00CC3A46"/>
    <w:rsid w:val="00CC445C"/>
    <w:rsid w:val="00CC5B0A"/>
    <w:rsid w:val="00CC6A0F"/>
    <w:rsid w:val="00CD0938"/>
    <w:rsid w:val="00CD1A5F"/>
    <w:rsid w:val="00CD21BE"/>
    <w:rsid w:val="00CD399F"/>
    <w:rsid w:val="00CD456E"/>
    <w:rsid w:val="00CE5894"/>
    <w:rsid w:val="00CE5E66"/>
    <w:rsid w:val="00CF51F6"/>
    <w:rsid w:val="00CF7079"/>
    <w:rsid w:val="00CF7161"/>
    <w:rsid w:val="00D002A5"/>
    <w:rsid w:val="00D05FF8"/>
    <w:rsid w:val="00D070D9"/>
    <w:rsid w:val="00D123ED"/>
    <w:rsid w:val="00D13019"/>
    <w:rsid w:val="00D13107"/>
    <w:rsid w:val="00D14057"/>
    <w:rsid w:val="00D17D7E"/>
    <w:rsid w:val="00D21477"/>
    <w:rsid w:val="00D24894"/>
    <w:rsid w:val="00D33409"/>
    <w:rsid w:val="00D34AEF"/>
    <w:rsid w:val="00D400E3"/>
    <w:rsid w:val="00D42883"/>
    <w:rsid w:val="00D4307C"/>
    <w:rsid w:val="00D501BD"/>
    <w:rsid w:val="00D505FB"/>
    <w:rsid w:val="00D50C58"/>
    <w:rsid w:val="00D53C0D"/>
    <w:rsid w:val="00D544A5"/>
    <w:rsid w:val="00D6120E"/>
    <w:rsid w:val="00D625F1"/>
    <w:rsid w:val="00D62FF3"/>
    <w:rsid w:val="00D63BE5"/>
    <w:rsid w:val="00D6491A"/>
    <w:rsid w:val="00D65031"/>
    <w:rsid w:val="00D72630"/>
    <w:rsid w:val="00D73BD4"/>
    <w:rsid w:val="00D73E39"/>
    <w:rsid w:val="00D741F5"/>
    <w:rsid w:val="00D75804"/>
    <w:rsid w:val="00D822CB"/>
    <w:rsid w:val="00D82B03"/>
    <w:rsid w:val="00D903BE"/>
    <w:rsid w:val="00D90524"/>
    <w:rsid w:val="00D90FD0"/>
    <w:rsid w:val="00D94569"/>
    <w:rsid w:val="00DA0110"/>
    <w:rsid w:val="00DA054F"/>
    <w:rsid w:val="00DB0A3C"/>
    <w:rsid w:val="00DB1BA9"/>
    <w:rsid w:val="00DB4D9D"/>
    <w:rsid w:val="00DB5F59"/>
    <w:rsid w:val="00DB6725"/>
    <w:rsid w:val="00DB6FB8"/>
    <w:rsid w:val="00DB7444"/>
    <w:rsid w:val="00DC29B7"/>
    <w:rsid w:val="00DC5263"/>
    <w:rsid w:val="00DD059B"/>
    <w:rsid w:val="00DD11CF"/>
    <w:rsid w:val="00DD3477"/>
    <w:rsid w:val="00DD46D5"/>
    <w:rsid w:val="00DD7775"/>
    <w:rsid w:val="00DE2B8A"/>
    <w:rsid w:val="00DE4F40"/>
    <w:rsid w:val="00DE64E4"/>
    <w:rsid w:val="00DE7DD3"/>
    <w:rsid w:val="00DF4BE8"/>
    <w:rsid w:val="00DF786E"/>
    <w:rsid w:val="00E02FB1"/>
    <w:rsid w:val="00E0551E"/>
    <w:rsid w:val="00E059CE"/>
    <w:rsid w:val="00E05A5D"/>
    <w:rsid w:val="00E07676"/>
    <w:rsid w:val="00E13200"/>
    <w:rsid w:val="00E1333D"/>
    <w:rsid w:val="00E1490A"/>
    <w:rsid w:val="00E14AE2"/>
    <w:rsid w:val="00E165E1"/>
    <w:rsid w:val="00E221C1"/>
    <w:rsid w:val="00E25A23"/>
    <w:rsid w:val="00E27CCD"/>
    <w:rsid w:val="00E31387"/>
    <w:rsid w:val="00E32674"/>
    <w:rsid w:val="00E35E8F"/>
    <w:rsid w:val="00E3604F"/>
    <w:rsid w:val="00E41FB6"/>
    <w:rsid w:val="00E43458"/>
    <w:rsid w:val="00E44FE4"/>
    <w:rsid w:val="00E46019"/>
    <w:rsid w:val="00E50050"/>
    <w:rsid w:val="00E51A4F"/>
    <w:rsid w:val="00E532C4"/>
    <w:rsid w:val="00E544B1"/>
    <w:rsid w:val="00E54828"/>
    <w:rsid w:val="00E56BA1"/>
    <w:rsid w:val="00E603D7"/>
    <w:rsid w:val="00E61DEA"/>
    <w:rsid w:val="00E7638D"/>
    <w:rsid w:val="00E81673"/>
    <w:rsid w:val="00E81BD6"/>
    <w:rsid w:val="00E82571"/>
    <w:rsid w:val="00E83372"/>
    <w:rsid w:val="00E864AE"/>
    <w:rsid w:val="00E8678E"/>
    <w:rsid w:val="00E86888"/>
    <w:rsid w:val="00E86D57"/>
    <w:rsid w:val="00E878F2"/>
    <w:rsid w:val="00E93685"/>
    <w:rsid w:val="00E94E65"/>
    <w:rsid w:val="00E96597"/>
    <w:rsid w:val="00EA68DD"/>
    <w:rsid w:val="00EA72DA"/>
    <w:rsid w:val="00EB1B6B"/>
    <w:rsid w:val="00EB3EAA"/>
    <w:rsid w:val="00EB45AD"/>
    <w:rsid w:val="00EB512A"/>
    <w:rsid w:val="00EB61DF"/>
    <w:rsid w:val="00EB63BD"/>
    <w:rsid w:val="00EC0817"/>
    <w:rsid w:val="00EC0C78"/>
    <w:rsid w:val="00EC5C35"/>
    <w:rsid w:val="00EC7D59"/>
    <w:rsid w:val="00ED13B7"/>
    <w:rsid w:val="00ED4C25"/>
    <w:rsid w:val="00ED7473"/>
    <w:rsid w:val="00ED7D47"/>
    <w:rsid w:val="00EE0C7A"/>
    <w:rsid w:val="00EE152C"/>
    <w:rsid w:val="00EE3602"/>
    <w:rsid w:val="00EE5316"/>
    <w:rsid w:val="00EE641B"/>
    <w:rsid w:val="00EF39BC"/>
    <w:rsid w:val="00EF58BF"/>
    <w:rsid w:val="00EF671B"/>
    <w:rsid w:val="00F03914"/>
    <w:rsid w:val="00F05AF4"/>
    <w:rsid w:val="00F15C68"/>
    <w:rsid w:val="00F1652B"/>
    <w:rsid w:val="00F1769E"/>
    <w:rsid w:val="00F23582"/>
    <w:rsid w:val="00F259C2"/>
    <w:rsid w:val="00F26AFB"/>
    <w:rsid w:val="00F33FC7"/>
    <w:rsid w:val="00F36069"/>
    <w:rsid w:val="00F36BD2"/>
    <w:rsid w:val="00F454C9"/>
    <w:rsid w:val="00F47D01"/>
    <w:rsid w:val="00F5026A"/>
    <w:rsid w:val="00F52718"/>
    <w:rsid w:val="00F5310A"/>
    <w:rsid w:val="00F53FDA"/>
    <w:rsid w:val="00F54AE2"/>
    <w:rsid w:val="00F55A99"/>
    <w:rsid w:val="00F5745B"/>
    <w:rsid w:val="00F575E9"/>
    <w:rsid w:val="00F607B8"/>
    <w:rsid w:val="00F62D85"/>
    <w:rsid w:val="00F63187"/>
    <w:rsid w:val="00F65C40"/>
    <w:rsid w:val="00F6631D"/>
    <w:rsid w:val="00F67385"/>
    <w:rsid w:val="00F725D0"/>
    <w:rsid w:val="00F73D17"/>
    <w:rsid w:val="00F80261"/>
    <w:rsid w:val="00F80CFC"/>
    <w:rsid w:val="00F81650"/>
    <w:rsid w:val="00F85F57"/>
    <w:rsid w:val="00F86227"/>
    <w:rsid w:val="00F8769C"/>
    <w:rsid w:val="00F87CD2"/>
    <w:rsid w:val="00F917FB"/>
    <w:rsid w:val="00F93A19"/>
    <w:rsid w:val="00F94AA2"/>
    <w:rsid w:val="00F97BB4"/>
    <w:rsid w:val="00F97CAF"/>
    <w:rsid w:val="00FA6BF4"/>
    <w:rsid w:val="00FA6ED1"/>
    <w:rsid w:val="00FB338C"/>
    <w:rsid w:val="00FB3F14"/>
    <w:rsid w:val="00FB505F"/>
    <w:rsid w:val="00FB6A54"/>
    <w:rsid w:val="00FB7087"/>
    <w:rsid w:val="00FB7BD6"/>
    <w:rsid w:val="00FC103E"/>
    <w:rsid w:val="00FC233B"/>
    <w:rsid w:val="00FC4A07"/>
    <w:rsid w:val="00FC576B"/>
    <w:rsid w:val="00FC5CB5"/>
    <w:rsid w:val="00FC7A21"/>
    <w:rsid w:val="00FD32C7"/>
    <w:rsid w:val="00FD34E2"/>
    <w:rsid w:val="00FD52AE"/>
    <w:rsid w:val="00FD71AF"/>
    <w:rsid w:val="00FE0821"/>
    <w:rsid w:val="00FE18E9"/>
    <w:rsid w:val="00FE2415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1B1E3BCC"/>
  <w15:chartTrackingRefBased/>
  <w15:docId w15:val="{A8EE5E17-EFCA-4EC2-955B-7042C608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BD226D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BD226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BD226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BD226D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sid w:val="00BD226D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sid w:val="00BD226D"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4030A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4030AA"/>
    <w:rPr>
      <w:rFonts w:cs="Times New Roman"/>
    </w:rPr>
  </w:style>
  <w:style w:type="paragraph" w:customStyle="1" w:styleId="-">
    <w:name w:val="欄-項目符號"/>
    <w:basedOn w:val="a3"/>
    <w:uiPriority w:val="99"/>
    <w:rsid w:val="004030AA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4030A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sid w:val="00BD226D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sid w:val="00BD226D"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sid w:val="00BD226D"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sz w:val="36"/>
    </w:rPr>
  </w:style>
  <w:style w:type="paragraph" w:customStyle="1" w:styleId="36">
    <w:name w:val="表格欄3數字"/>
    <w:basedOn w:val="21"/>
    <w:link w:val="310"/>
    <w:rsid w:val="00C54D35"/>
    <w:rPr>
      <w:bCs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9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GdLIK7uf&#27506;&#20986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GdLIK7uf歲出決算修正數明細表L</Template>
  <TotalTime>126</TotalTime>
  <Pages>6</Pages>
  <Words>1244</Words>
  <Characters>2204</Characters>
  <Application>Microsoft Office Word</Application>
  <DocSecurity>0</DocSecurity>
  <Lines>18</Lines>
  <Paragraphs>6</Paragraphs>
  <ScaleCrop>false</ScaleCrop>
  <Company>nao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楊惠茹</dc:creator>
  <cp:keywords/>
  <cp:lastModifiedBy>羿每 陳</cp:lastModifiedBy>
  <cp:revision>31</cp:revision>
  <cp:lastPrinted>2025-06-16T08:05:00Z</cp:lastPrinted>
  <dcterms:created xsi:type="dcterms:W3CDTF">2025-07-01T02:07:00Z</dcterms:created>
  <dcterms:modified xsi:type="dcterms:W3CDTF">2025-07-11T03:13:00Z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